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B0304" w14:textId="4084512E" w:rsidR="00916A3E" w:rsidRDefault="00916A3E" w:rsidP="00916A3E">
      <w:pPr>
        <w:jc w:val="both"/>
      </w:pPr>
      <w:r w:rsidRPr="008E1967">
        <w:rPr>
          <w:b/>
          <w:bCs/>
        </w:rPr>
        <w:t>Stečajna masa iza</w:t>
      </w:r>
      <w:r w:rsidRPr="008E1967">
        <w:t xml:space="preserve"> </w:t>
      </w:r>
      <w:r>
        <w:rPr>
          <w:b/>
          <w:bCs/>
        </w:rPr>
        <w:t xml:space="preserve">CASA CASTELLO </w:t>
      </w:r>
      <w:r w:rsidRPr="008E1967">
        <w:rPr>
          <w:b/>
          <w:bCs/>
        </w:rPr>
        <w:t>d.o.o. – u stečaju</w:t>
      </w:r>
      <w:r>
        <w:t xml:space="preserve">, </w:t>
      </w:r>
      <w:r w:rsidRPr="008E1967">
        <w:t>Murter, Težačka</w:t>
      </w:r>
      <w:r>
        <w:t xml:space="preserve"> ulica</w:t>
      </w:r>
      <w:r w:rsidRPr="008E1967">
        <w:t xml:space="preserve"> 5A</w:t>
      </w:r>
      <w:r>
        <w:t xml:space="preserve">, </w:t>
      </w:r>
      <w:r w:rsidRPr="008E1967">
        <w:t xml:space="preserve">OIB: </w:t>
      </w:r>
      <w:r>
        <w:t>78061567965,</w:t>
      </w:r>
      <w:r w:rsidR="00207B99">
        <w:t xml:space="preserve"> kojeg </w:t>
      </w:r>
      <w:r>
        <w:t xml:space="preserve">zastupa </w:t>
      </w:r>
      <w:r w:rsidRPr="00F637B4">
        <w:rPr>
          <w:b/>
          <w:bCs/>
        </w:rPr>
        <w:t>stečajn</w:t>
      </w:r>
      <w:r w:rsidR="00207B99">
        <w:rPr>
          <w:b/>
          <w:bCs/>
        </w:rPr>
        <w:t>i</w:t>
      </w:r>
      <w:r w:rsidRPr="00F637B4">
        <w:rPr>
          <w:b/>
          <w:bCs/>
        </w:rPr>
        <w:t xml:space="preserve"> upravitelj Ivan Morosavljević</w:t>
      </w:r>
      <w:r>
        <w:t xml:space="preserve">, Težačka 5A, Murter, OIB: 44738891644 (U daljnjem tekstu: </w:t>
      </w:r>
      <w:proofErr w:type="spellStart"/>
      <w:r>
        <w:rPr>
          <w:b/>
          <w:bCs/>
        </w:rPr>
        <w:t>Asignat</w:t>
      </w:r>
      <w:proofErr w:type="spellEnd"/>
      <w:r>
        <w:t>);</w:t>
      </w:r>
    </w:p>
    <w:p w14:paraId="658E42CF" w14:textId="1DA5E1BB" w:rsidR="00207B99" w:rsidRDefault="00207B99" w:rsidP="00207B99">
      <w:pPr>
        <w:jc w:val="center"/>
      </w:pPr>
      <w:r>
        <w:t>i</w:t>
      </w:r>
    </w:p>
    <w:p w14:paraId="2541BBFF" w14:textId="3A482443" w:rsidR="00916A3E" w:rsidRPr="00AB25E5" w:rsidRDefault="00916A3E" w:rsidP="00916A3E">
      <w:pPr>
        <w:autoSpaceDE w:val="0"/>
        <w:autoSpaceDN w:val="0"/>
        <w:adjustRightInd w:val="0"/>
        <w:jc w:val="both"/>
      </w:pPr>
      <w:r w:rsidRPr="00916A3E">
        <w:rPr>
          <w:b/>
          <w:bCs/>
        </w:rPr>
        <w:t xml:space="preserve">HERBERT MEISTER, </w:t>
      </w:r>
      <w:r w:rsidRPr="00207B99">
        <w:t>OIB: 35897330175</w:t>
      </w:r>
      <w:r w:rsidRPr="005D0601">
        <w:t xml:space="preserve">, Njemačka, Rosenheim, </w:t>
      </w:r>
      <w:proofErr w:type="spellStart"/>
      <w:r w:rsidRPr="005D0601">
        <w:t>Moslstr</w:t>
      </w:r>
      <w:proofErr w:type="spellEnd"/>
      <w:r w:rsidRPr="005D0601">
        <w:t>. 2 b</w:t>
      </w:r>
      <w:r w:rsidR="00AB25E5">
        <w:br/>
      </w:r>
      <w:r>
        <w:t>i</w:t>
      </w:r>
      <w:r w:rsidR="00AB25E5">
        <w:br/>
      </w:r>
      <w:r w:rsidRPr="00916A3E">
        <w:rPr>
          <w:b/>
          <w:bCs/>
        </w:rPr>
        <w:t xml:space="preserve">CHRISTIAN KRIMBACHER, </w:t>
      </w:r>
      <w:r w:rsidRPr="00207B99">
        <w:t>OIB: 39487195622</w:t>
      </w:r>
      <w:r w:rsidRPr="005D0601">
        <w:t xml:space="preserve">, Austrija, 6365 </w:t>
      </w:r>
      <w:proofErr w:type="spellStart"/>
      <w:r w:rsidRPr="005D0601">
        <w:t>Kirchberg</w:t>
      </w:r>
      <w:proofErr w:type="spellEnd"/>
      <w:r w:rsidRPr="005D0601">
        <w:t xml:space="preserve"> </w:t>
      </w:r>
      <w:proofErr w:type="spellStart"/>
      <w:r w:rsidRPr="005D0601">
        <w:t>in</w:t>
      </w:r>
      <w:proofErr w:type="spellEnd"/>
      <w:r w:rsidRPr="005D0601">
        <w:t xml:space="preserve"> Tirol, </w:t>
      </w:r>
      <w:proofErr w:type="spellStart"/>
      <w:r w:rsidRPr="005D0601">
        <w:t>Katzendorf</w:t>
      </w:r>
      <w:proofErr w:type="spellEnd"/>
      <w:r w:rsidRPr="005D0601">
        <w:t xml:space="preserve"> 6</w:t>
      </w:r>
      <w:r>
        <w:t xml:space="preserve"> (U daljnjem tekstu: </w:t>
      </w:r>
      <w:r w:rsidRPr="00916A3E">
        <w:rPr>
          <w:b/>
          <w:bCs/>
        </w:rPr>
        <w:t>Asignanti</w:t>
      </w:r>
      <w:r>
        <w:rPr>
          <w:b/>
          <w:bCs/>
        </w:rPr>
        <w:t>);</w:t>
      </w:r>
    </w:p>
    <w:p w14:paraId="26A6530B" w14:textId="55CCA064" w:rsidR="00207B99" w:rsidRDefault="00207B99" w:rsidP="00207B99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i</w:t>
      </w:r>
    </w:p>
    <w:p w14:paraId="7DFAAF53" w14:textId="1515954B" w:rsidR="00125AAD" w:rsidRDefault="00916A3E" w:rsidP="00125AAD">
      <w:pPr>
        <w:autoSpaceDE w:val="0"/>
        <w:autoSpaceDN w:val="0"/>
        <w:adjustRightInd w:val="0"/>
        <w:jc w:val="both"/>
      </w:pPr>
      <w:r>
        <w:rPr>
          <w:b/>
          <w:bCs/>
        </w:rPr>
        <w:t xml:space="preserve">CASA CASTELLO </w:t>
      </w:r>
      <w:r w:rsidR="004F6A62">
        <w:rPr>
          <w:b/>
          <w:bCs/>
        </w:rPr>
        <w:t xml:space="preserve">2 </w:t>
      </w:r>
      <w:r w:rsidRPr="008E1967">
        <w:rPr>
          <w:b/>
          <w:bCs/>
        </w:rPr>
        <w:t>d.o.o.</w:t>
      </w:r>
      <w:r>
        <w:t xml:space="preserve">, Rijeka, Riva 4, </w:t>
      </w:r>
      <w:r w:rsidRPr="008E1967">
        <w:t xml:space="preserve">OIB: </w:t>
      </w:r>
      <w:r>
        <w:t>2480430063</w:t>
      </w:r>
      <w:r w:rsidR="00207B99">
        <w:t xml:space="preserve">6, kojeg zastupaju direktori </w:t>
      </w:r>
      <w:r w:rsidR="00207B99" w:rsidRPr="00916A3E">
        <w:rPr>
          <w:b/>
          <w:bCs/>
        </w:rPr>
        <w:t xml:space="preserve">HERBERT MEISTER, </w:t>
      </w:r>
      <w:r w:rsidR="00207B99" w:rsidRPr="00207B99">
        <w:t>OIB: 35897330175</w:t>
      </w:r>
      <w:r w:rsidR="00207B99" w:rsidRPr="005D0601">
        <w:t xml:space="preserve">, Njemačka, Rosenheim, </w:t>
      </w:r>
      <w:proofErr w:type="spellStart"/>
      <w:r w:rsidR="00207B99" w:rsidRPr="005D0601">
        <w:t>Moslstr</w:t>
      </w:r>
      <w:proofErr w:type="spellEnd"/>
      <w:r w:rsidR="00207B99" w:rsidRPr="005D0601">
        <w:t>. 2 b</w:t>
      </w:r>
      <w:r w:rsidR="00207B99">
        <w:t xml:space="preserve">, i </w:t>
      </w:r>
      <w:r w:rsidR="00207B99" w:rsidRPr="00916A3E">
        <w:rPr>
          <w:b/>
          <w:bCs/>
        </w:rPr>
        <w:t xml:space="preserve">CHRISTIAN KRIMBACHER, </w:t>
      </w:r>
      <w:r w:rsidR="00207B99" w:rsidRPr="00207B99">
        <w:t>OIB: 39487195622</w:t>
      </w:r>
      <w:r w:rsidR="00207B99" w:rsidRPr="005D0601">
        <w:t xml:space="preserve">, Austrija, 6365 </w:t>
      </w:r>
      <w:proofErr w:type="spellStart"/>
      <w:r w:rsidR="00207B99" w:rsidRPr="005D0601">
        <w:t>Kirchberg</w:t>
      </w:r>
      <w:proofErr w:type="spellEnd"/>
      <w:r w:rsidR="00207B99" w:rsidRPr="005D0601">
        <w:t xml:space="preserve"> </w:t>
      </w:r>
      <w:proofErr w:type="spellStart"/>
      <w:r w:rsidR="00207B99" w:rsidRPr="005D0601">
        <w:t>in</w:t>
      </w:r>
      <w:proofErr w:type="spellEnd"/>
      <w:r w:rsidR="00207B99" w:rsidRPr="005D0601">
        <w:t xml:space="preserve"> Tirol, </w:t>
      </w:r>
      <w:proofErr w:type="spellStart"/>
      <w:r w:rsidR="00207B99" w:rsidRPr="005D0601">
        <w:t>Katzendorf</w:t>
      </w:r>
      <w:proofErr w:type="spellEnd"/>
      <w:r w:rsidR="00207B99" w:rsidRPr="005D0601">
        <w:t xml:space="preserve"> 6</w:t>
      </w:r>
      <w:r w:rsidR="00207B99">
        <w:t xml:space="preserve"> (U daljnjem tekstu: </w:t>
      </w:r>
      <w:proofErr w:type="spellStart"/>
      <w:r w:rsidR="00207B99">
        <w:rPr>
          <w:b/>
          <w:bCs/>
        </w:rPr>
        <w:t>Asignatar</w:t>
      </w:r>
      <w:proofErr w:type="spellEnd"/>
      <w:r w:rsidR="00207B99">
        <w:rPr>
          <w:b/>
          <w:bCs/>
        </w:rPr>
        <w:t>)</w:t>
      </w:r>
    </w:p>
    <w:p w14:paraId="304F8B65" w14:textId="1A96F86F" w:rsidR="00125AAD" w:rsidRDefault="00125AAD" w:rsidP="00125AAD">
      <w:pPr>
        <w:pBdr>
          <w:bottom w:val="single" w:sz="12" w:space="1" w:color="auto"/>
        </w:pBdr>
        <w:autoSpaceDE w:val="0"/>
        <w:autoSpaceDN w:val="0"/>
        <w:adjustRightInd w:val="0"/>
        <w:jc w:val="both"/>
      </w:pPr>
    </w:p>
    <w:p w14:paraId="38EF9552" w14:textId="77777777" w:rsidR="00125AAD" w:rsidRDefault="00125AAD" w:rsidP="00125AAD">
      <w:pPr>
        <w:autoSpaceDE w:val="0"/>
        <w:autoSpaceDN w:val="0"/>
        <w:adjustRightInd w:val="0"/>
        <w:jc w:val="both"/>
      </w:pPr>
    </w:p>
    <w:p w14:paraId="66B1F64C" w14:textId="77777777" w:rsidR="00207B99" w:rsidRDefault="00207B99" w:rsidP="00916A3E">
      <w:pPr>
        <w:jc w:val="both"/>
      </w:pPr>
    </w:p>
    <w:p w14:paraId="72F2A94A" w14:textId="44E0860E" w:rsidR="00A578DC" w:rsidRPr="00916A3E" w:rsidRDefault="00687950" w:rsidP="00916A3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NACRT </w:t>
      </w:r>
      <w:r w:rsidR="00916A3E" w:rsidRPr="00916A3E">
        <w:rPr>
          <w:b/>
          <w:bCs/>
          <w:sz w:val="28"/>
          <w:szCs w:val="28"/>
        </w:rPr>
        <w:t>UGOVOR</w:t>
      </w:r>
      <w:r>
        <w:rPr>
          <w:b/>
          <w:bCs/>
          <w:sz w:val="28"/>
          <w:szCs w:val="28"/>
        </w:rPr>
        <w:t>A</w:t>
      </w:r>
      <w:r w:rsidR="00916A3E" w:rsidRPr="00916A3E">
        <w:rPr>
          <w:b/>
          <w:bCs/>
          <w:sz w:val="28"/>
          <w:szCs w:val="28"/>
        </w:rPr>
        <w:t xml:space="preserve"> O ASIGNACIJI PRAVA</w:t>
      </w:r>
    </w:p>
    <w:p w14:paraId="288C1DF4" w14:textId="77777777" w:rsidR="00125AAD" w:rsidRDefault="00125AAD" w:rsidP="00916A3E">
      <w:pPr>
        <w:jc w:val="center"/>
        <w:rPr>
          <w:b/>
          <w:sz w:val="28"/>
          <w:szCs w:val="28"/>
        </w:rPr>
      </w:pPr>
    </w:p>
    <w:p w14:paraId="6788D8CF" w14:textId="77777777" w:rsidR="00825FB3" w:rsidRPr="008E4351" w:rsidRDefault="00825FB3" w:rsidP="00825FB3">
      <w:pPr>
        <w:pStyle w:val="ListParagraph"/>
        <w:numPr>
          <w:ilvl w:val="0"/>
          <w:numId w:val="10"/>
        </w:numPr>
        <w:rPr>
          <w:b/>
          <w:bCs/>
        </w:rPr>
      </w:pPr>
      <w:r>
        <w:rPr>
          <w:b/>
          <w:bCs/>
        </w:rPr>
        <w:t>PREDMET UGOVORA</w:t>
      </w:r>
    </w:p>
    <w:p w14:paraId="3CDA7599" w14:textId="77777777" w:rsidR="00916A3E" w:rsidRPr="00F47B61" w:rsidRDefault="00916A3E" w:rsidP="00916A3E">
      <w:pPr>
        <w:jc w:val="center"/>
        <w:rPr>
          <w:b/>
          <w:bCs/>
        </w:rPr>
      </w:pPr>
      <w:r w:rsidRPr="00F47B61">
        <w:rPr>
          <w:b/>
          <w:bCs/>
        </w:rPr>
        <w:t>Članak 1.</w:t>
      </w:r>
    </w:p>
    <w:p w14:paraId="23DE4C3F" w14:textId="4270A55D" w:rsidR="00916A3E" w:rsidRDefault="00916A3E" w:rsidP="00916A3E">
      <w:pPr>
        <w:jc w:val="both"/>
      </w:pPr>
      <w:r>
        <w:t xml:space="preserve">Ugovorne strane utvrđuju da je predmet ovog </w:t>
      </w:r>
      <w:r w:rsidR="006C3B5B">
        <w:t xml:space="preserve">Ugovora </w:t>
      </w:r>
      <w:r>
        <w:t xml:space="preserve">asignacija prava </w:t>
      </w:r>
      <w:r w:rsidR="006C3B5B">
        <w:t xml:space="preserve">na višak pri završnoj diobi sukladno čl. 285. Stečajnog zakona, a kojim Asignanti ovlašćuju </w:t>
      </w:r>
      <w:proofErr w:type="spellStart"/>
      <w:r w:rsidR="006C3B5B">
        <w:t>Asignatara</w:t>
      </w:r>
      <w:proofErr w:type="spellEnd"/>
      <w:r w:rsidR="006C3B5B">
        <w:t xml:space="preserve"> da to ispunjenje primi u svoje ime, te upućuj</w:t>
      </w:r>
      <w:r w:rsidR="00825FB3">
        <w:t>u</w:t>
      </w:r>
      <w:r w:rsidR="006C3B5B">
        <w:t xml:space="preserve"> </w:t>
      </w:r>
      <w:proofErr w:type="spellStart"/>
      <w:r w:rsidR="006C3B5B">
        <w:t>Asignat</w:t>
      </w:r>
      <w:r w:rsidR="00825FB3">
        <w:t>a</w:t>
      </w:r>
      <w:proofErr w:type="spellEnd"/>
      <w:r w:rsidR="006C3B5B">
        <w:t xml:space="preserve"> da ispuni obvezu prema Asignantima u korist </w:t>
      </w:r>
      <w:proofErr w:type="spellStart"/>
      <w:r w:rsidR="006C3B5B">
        <w:t>Asignatara</w:t>
      </w:r>
      <w:proofErr w:type="spellEnd"/>
      <w:r w:rsidR="006C3B5B">
        <w:t>.</w:t>
      </w:r>
    </w:p>
    <w:p w14:paraId="7D3C5945" w14:textId="391489C2" w:rsidR="00916A3E" w:rsidRDefault="00916A3E" w:rsidP="00916A3E">
      <w:pPr>
        <w:jc w:val="both"/>
      </w:pPr>
    </w:p>
    <w:p w14:paraId="61E5A466" w14:textId="61764DF9" w:rsidR="00825FB3" w:rsidRDefault="00825FB3" w:rsidP="00825FB3">
      <w:pPr>
        <w:jc w:val="center"/>
        <w:rPr>
          <w:b/>
          <w:bCs/>
        </w:rPr>
      </w:pPr>
      <w:r w:rsidRPr="00F47B61">
        <w:rPr>
          <w:b/>
          <w:bCs/>
        </w:rPr>
        <w:t xml:space="preserve">Članak </w:t>
      </w:r>
      <w:r>
        <w:rPr>
          <w:b/>
          <w:bCs/>
        </w:rPr>
        <w:t>2</w:t>
      </w:r>
      <w:r w:rsidRPr="00F47B61">
        <w:rPr>
          <w:b/>
          <w:bCs/>
        </w:rPr>
        <w:t>.</w:t>
      </w:r>
    </w:p>
    <w:p w14:paraId="129A3DE6" w14:textId="69F7B920" w:rsidR="00125AAD" w:rsidRPr="00125AAD" w:rsidRDefault="00125AAD" w:rsidP="00125AAD">
      <w:pPr>
        <w:rPr>
          <w:b/>
          <w:bCs/>
        </w:rPr>
      </w:pPr>
      <w:r w:rsidRPr="00125AAD">
        <w:rPr>
          <w:b/>
          <w:bCs/>
        </w:rPr>
        <w:t>Stavak 1.</w:t>
      </w:r>
    </w:p>
    <w:p w14:paraId="40142FB0" w14:textId="4168FD48" w:rsidR="00125AAD" w:rsidRDefault="00825FB3" w:rsidP="00825FB3">
      <w:pPr>
        <w:jc w:val="both"/>
      </w:pPr>
      <w:r>
        <w:t xml:space="preserve">Asignanti potražuju od </w:t>
      </w:r>
      <w:proofErr w:type="spellStart"/>
      <w:r>
        <w:t>Asi</w:t>
      </w:r>
      <w:r w:rsidR="00125AAD">
        <w:t>g</w:t>
      </w:r>
      <w:r>
        <w:t>nata</w:t>
      </w:r>
      <w:proofErr w:type="spellEnd"/>
      <w:r w:rsidR="004F6A62">
        <w:t xml:space="preserve"> višak imovine pri završnoj diobi u stečajnom postupku St-67/2021 Trgovačkog suda u Pazinu u</w:t>
      </w:r>
      <w:r>
        <w:t xml:space="preserve"> </w:t>
      </w:r>
      <w:r w:rsidR="004F6A62" w:rsidRPr="00AF34E2">
        <w:rPr>
          <w:b/>
          <w:bCs/>
        </w:rPr>
        <w:t>jednakim suvlasničkim omjerima</w:t>
      </w:r>
      <w:r w:rsidR="004F6A62" w:rsidRPr="00F9421C">
        <w:t xml:space="preserve"> sukladno izjavi članova društva ovjerene kod javnog bilježnika Marije Hrvatin pod </w:t>
      </w:r>
      <w:proofErr w:type="spellStart"/>
      <w:r w:rsidR="004F6A62" w:rsidRPr="00F9421C">
        <w:t>posl</w:t>
      </w:r>
      <w:proofErr w:type="spellEnd"/>
      <w:r w:rsidR="004F6A62" w:rsidRPr="00F9421C">
        <w:t>. br.: OV-5202/2021</w:t>
      </w:r>
      <w:r w:rsidR="004F6A62">
        <w:t>,</w:t>
      </w:r>
      <w:r w:rsidR="00FD549F">
        <w:t xml:space="preserve"> odnosno</w:t>
      </w:r>
      <w:r w:rsidR="004F6A62">
        <w:t xml:space="preserve"> odluci Trgovačkog suda u Pazinu pod </w:t>
      </w:r>
      <w:proofErr w:type="spellStart"/>
      <w:r w:rsidR="004F6A62">
        <w:t>posl</w:t>
      </w:r>
      <w:proofErr w:type="spellEnd"/>
      <w:r w:rsidR="004F6A62">
        <w:t xml:space="preserve">. br.: St-67/2021-35. </w:t>
      </w:r>
    </w:p>
    <w:p w14:paraId="6B540BAA" w14:textId="125057FF" w:rsidR="00125AAD" w:rsidRDefault="00125AAD" w:rsidP="00825FB3">
      <w:pPr>
        <w:jc w:val="both"/>
      </w:pPr>
    </w:p>
    <w:p w14:paraId="2F4C8005" w14:textId="77777777" w:rsidR="00125AAD" w:rsidRDefault="00125AAD" w:rsidP="00825FB3">
      <w:pPr>
        <w:jc w:val="both"/>
      </w:pPr>
    </w:p>
    <w:p w14:paraId="31AFA423" w14:textId="5A66B526" w:rsidR="00125AAD" w:rsidRPr="00125AAD" w:rsidRDefault="00125AAD" w:rsidP="00125AAD">
      <w:pPr>
        <w:rPr>
          <w:b/>
          <w:bCs/>
        </w:rPr>
      </w:pPr>
      <w:r w:rsidRPr="00125AAD">
        <w:rPr>
          <w:b/>
          <w:bCs/>
        </w:rPr>
        <w:lastRenderedPageBreak/>
        <w:t>Stavak 2.</w:t>
      </w:r>
    </w:p>
    <w:p w14:paraId="41E0C67B" w14:textId="77FBC2C3" w:rsidR="00825FB3" w:rsidRDefault="004F6A62" w:rsidP="00825FB3">
      <w:pPr>
        <w:jc w:val="both"/>
      </w:pPr>
      <w:r>
        <w:t xml:space="preserve">Višak imovine </w:t>
      </w:r>
      <w:r w:rsidR="00125AAD">
        <w:t>iz članka 2. stavak 1. ovog Ugovora u naravi čini:</w:t>
      </w:r>
    </w:p>
    <w:p w14:paraId="2B56AD7C" w14:textId="77777777" w:rsidR="004F6A62" w:rsidRPr="00AF34E2" w:rsidRDefault="004F6A62" w:rsidP="004F6A62">
      <w:pPr>
        <w:pStyle w:val="ListParagraph"/>
        <w:numPr>
          <w:ilvl w:val="1"/>
          <w:numId w:val="6"/>
        </w:numPr>
        <w:autoSpaceDE w:val="0"/>
        <w:autoSpaceDN w:val="0"/>
        <w:adjustRightInd w:val="0"/>
        <w:jc w:val="both"/>
        <w:rPr>
          <w:b/>
          <w:bCs/>
        </w:rPr>
      </w:pPr>
      <w:r w:rsidRPr="00AF34E2">
        <w:rPr>
          <w:b/>
          <w:bCs/>
        </w:rPr>
        <w:t xml:space="preserve">nekretnina K.O. Kaštel, </w:t>
      </w:r>
      <w:proofErr w:type="spellStart"/>
      <w:r w:rsidRPr="00AF34E2">
        <w:rPr>
          <w:b/>
          <w:bCs/>
        </w:rPr>
        <w:t>z.u</w:t>
      </w:r>
      <w:proofErr w:type="spellEnd"/>
      <w:r w:rsidRPr="00AF34E2">
        <w:rPr>
          <w:b/>
          <w:bCs/>
        </w:rPr>
        <w:t>. 1859 i to kat. čest.</w:t>
      </w:r>
    </w:p>
    <w:p w14:paraId="374A2BB7" w14:textId="77777777" w:rsidR="004F6A62" w:rsidRPr="005D0601" w:rsidRDefault="004F6A62" w:rsidP="004F6A62">
      <w:pPr>
        <w:autoSpaceDE w:val="0"/>
        <w:autoSpaceDN w:val="0"/>
        <w:adjustRightInd w:val="0"/>
        <w:jc w:val="both"/>
      </w:pPr>
      <w:r w:rsidRPr="005D0601">
        <w:t>1.</w:t>
      </w:r>
      <w:r w:rsidRPr="005D0601">
        <w:tab/>
        <w:t>1877/1</w:t>
      </w:r>
      <w:r w:rsidRPr="005D0601">
        <w:tab/>
        <w:t>PAŠNJAK</w:t>
      </w:r>
      <w:r w:rsidRPr="005D0601">
        <w:tab/>
      </w:r>
      <w:r w:rsidRPr="005D0601">
        <w:tab/>
      </w:r>
      <w:r w:rsidRPr="005D0601">
        <w:tab/>
        <w:t>8155</w:t>
      </w:r>
      <w:r>
        <w:t xml:space="preserve"> m2</w:t>
      </w:r>
      <w:r w:rsidRPr="005D0601">
        <w:tab/>
      </w:r>
      <w:r w:rsidRPr="005D0601">
        <w:tab/>
      </w:r>
      <w:r w:rsidRPr="005D0601">
        <w:tab/>
      </w:r>
      <w:r w:rsidRPr="005D0601">
        <w:tab/>
      </w:r>
    </w:p>
    <w:p w14:paraId="337BD1C4" w14:textId="77777777" w:rsidR="004F6A62" w:rsidRDefault="004F6A62" w:rsidP="004F6A62">
      <w:pPr>
        <w:autoSpaceDE w:val="0"/>
        <w:autoSpaceDN w:val="0"/>
        <w:adjustRightInd w:val="0"/>
        <w:jc w:val="both"/>
      </w:pPr>
      <w:r>
        <w:t xml:space="preserve">                        </w:t>
      </w:r>
      <w:r w:rsidRPr="005D0601">
        <w:t>UKUPNO:</w:t>
      </w:r>
      <w:r w:rsidRPr="005D0601">
        <w:tab/>
      </w:r>
      <w:r w:rsidRPr="005D0601">
        <w:tab/>
      </w:r>
      <w:r w:rsidRPr="005D0601">
        <w:tab/>
      </w:r>
      <w:r>
        <w:t>8155 m2</w:t>
      </w:r>
    </w:p>
    <w:p w14:paraId="302B0E37" w14:textId="77777777" w:rsidR="004F6A62" w:rsidRDefault="004F6A62" w:rsidP="004F6A62">
      <w:pPr>
        <w:autoSpaceDE w:val="0"/>
        <w:autoSpaceDN w:val="0"/>
        <w:adjustRightInd w:val="0"/>
        <w:jc w:val="both"/>
      </w:pPr>
      <w:r>
        <w:t>Upisana u zemljišne knjige zemljišnoknjižnog odjela Buje-</w:t>
      </w:r>
      <w:proofErr w:type="spellStart"/>
      <w:r>
        <w:t>Buie</w:t>
      </w:r>
      <w:proofErr w:type="spellEnd"/>
      <w:r>
        <w:t>, Općinskog suda u Pazinu, u odnosu na koje je stečajna masa upisana kako slijedi:</w:t>
      </w:r>
    </w:p>
    <w:p w14:paraId="7ECD2ECA" w14:textId="77777777" w:rsidR="004F6A62" w:rsidRDefault="004F6A62" w:rsidP="004F6A62">
      <w:pPr>
        <w:autoSpaceDE w:val="0"/>
        <w:autoSpaceDN w:val="0"/>
        <w:adjustRightInd w:val="0"/>
        <w:jc w:val="both"/>
      </w:pPr>
      <w:r w:rsidRPr="005D0601">
        <w:t>4. Suvlasnički dio: 9302/12502</w:t>
      </w:r>
    </w:p>
    <w:p w14:paraId="20890148" w14:textId="77777777" w:rsidR="004F6A62" w:rsidRPr="005D0601" w:rsidRDefault="004F6A62" w:rsidP="004F6A62">
      <w:pPr>
        <w:autoSpaceDE w:val="0"/>
        <w:autoSpaceDN w:val="0"/>
        <w:adjustRightInd w:val="0"/>
        <w:jc w:val="both"/>
      </w:pPr>
      <w:r w:rsidRPr="005D0601">
        <w:t>CASA CASTELLO D.O.O. U STEČAJU, OIB: 89087468150, KUKCI, CEROVA 2A, 52440 POREČ - PARENZO, HRVATSKA</w:t>
      </w:r>
      <w:r w:rsidRPr="005D0601">
        <w:tab/>
      </w:r>
      <w:r w:rsidRPr="005D0601">
        <w:tab/>
      </w:r>
    </w:p>
    <w:p w14:paraId="4302F169" w14:textId="77777777" w:rsidR="004F6A62" w:rsidRPr="005D0601" w:rsidRDefault="004F6A62" w:rsidP="004F6A62">
      <w:pPr>
        <w:autoSpaceDE w:val="0"/>
        <w:autoSpaceDN w:val="0"/>
        <w:adjustRightInd w:val="0"/>
        <w:jc w:val="both"/>
      </w:pPr>
      <w:r w:rsidRPr="005D0601">
        <w:t>5. Suvlasnički dio: 3200/12502</w:t>
      </w:r>
      <w:r w:rsidRPr="005D0601">
        <w:tab/>
      </w:r>
      <w:r w:rsidRPr="005D0601">
        <w:tab/>
      </w:r>
    </w:p>
    <w:p w14:paraId="62F42335" w14:textId="77777777" w:rsidR="004F6A62" w:rsidRDefault="004F6A62" w:rsidP="004F6A62">
      <w:pPr>
        <w:autoSpaceDE w:val="0"/>
        <w:autoSpaceDN w:val="0"/>
        <w:adjustRightInd w:val="0"/>
        <w:jc w:val="both"/>
      </w:pPr>
      <w:r w:rsidRPr="005D0601">
        <w:t>CASA CASTELLO D.O.O. U STEČAJU, OIB: 89087468150, KUKCI, CEROVA 2A, 52440 POREČ - PARENZO, HRVATSKA</w:t>
      </w:r>
      <w:r w:rsidRPr="005D0601">
        <w:tab/>
      </w:r>
    </w:p>
    <w:p w14:paraId="4AF78ED5" w14:textId="77777777" w:rsidR="004F6A62" w:rsidRDefault="004F6A62" w:rsidP="004F6A62">
      <w:pPr>
        <w:autoSpaceDE w:val="0"/>
        <w:autoSpaceDN w:val="0"/>
        <w:adjustRightInd w:val="0"/>
        <w:jc w:val="both"/>
      </w:pPr>
    </w:p>
    <w:p w14:paraId="162F4E68" w14:textId="77777777" w:rsidR="004F6A62" w:rsidRPr="00F45A2A" w:rsidRDefault="004F6A62" w:rsidP="004F6A62">
      <w:pPr>
        <w:pStyle w:val="ListParagraph"/>
        <w:numPr>
          <w:ilvl w:val="1"/>
          <w:numId w:val="6"/>
        </w:numPr>
        <w:autoSpaceDE w:val="0"/>
        <w:autoSpaceDN w:val="0"/>
        <w:adjustRightInd w:val="0"/>
        <w:jc w:val="both"/>
        <w:rPr>
          <w:b/>
          <w:bCs/>
        </w:rPr>
      </w:pPr>
      <w:r w:rsidRPr="00F45A2A">
        <w:rPr>
          <w:b/>
          <w:bCs/>
        </w:rPr>
        <w:t xml:space="preserve">nekretnina K.O. Kaštel, </w:t>
      </w:r>
      <w:proofErr w:type="spellStart"/>
      <w:r w:rsidRPr="00F45A2A">
        <w:rPr>
          <w:b/>
          <w:bCs/>
        </w:rPr>
        <w:t>z.u</w:t>
      </w:r>
      <w:proofErr w:type="spellEnd"/>
      <w:r w:rsidRPr="00F45A2A">
        <w:rPr>
          <w:b/>
          <w:bCs/>
        </w:rPr>
        <w:t>. 1773 i to kat. čest.</w:t>
      </w:r>
    </w:p>
    <w:p w14:paraId="2FDFBB22" w14:textId="77777777" w:rsidR="004F6A62" w:rsidRPr="005D0601" w:rsidRDefault="004F6A62" w:rsidP="004F6A62">
      <w:pPr>
        <w:autoSpaceDE w:val="0"/>
        <w:autoSpaceDN w:val="0"/>
        <w:adjustRightInd w:val="0"/>
        <w:jc w:val="both"/>
      </w:pPr>
      <w:r w:rsidRPr="005D0601">
        <w:t>1.</w:t>
      </w:r>
      <w:r w:rsidRPr="005D0601">
        <w:tab/>
        <w:t>18</w:t>
      </w:r>
      <w:r>
        <w:t>67</w:t>
      </w:r>
      <w:r w:rsidRPr="005D0601">
        <w:tab/>
        <w:t>PAŠNJAK</w:t>
      </w:r>
      <w:r w:rsidRPr="005D0601">
        <w:tab/>
      </w:r>
      <w:r w:rsidRPr="005D0601">
        <w:tab/>
      </w:r>
      <w:r w:rsidRPr="005D0601">
        <w:tab/>
      </w:r>
      <w:r>
        <w:t>1198 m2</w:t>
      </w:r>
      <w:r w:rsidRPr="005D0601">
        <w:tab/>
      </w:r>
      <w:r w:rsidRPr="005D0601">
        <w:tab/>
      </w:r>
    </w:p>
    <w:p w14:paraId="351AC88A" w14:textId="77777777" w:rsidR="004F6A62" w:rsidRDefault="004F6A62" w:rsidP="004F6A62">
      <w:pPr>
        <w:autoSpaceDE w:val="0"/>
        <w:autoSpaceDN w:val="0"/>
        <w:adjustRightInd w:val="0"/>
        <w:jc w:val="both"/>
      </w:pPr>
      <w:r w:rsidRPr="005D0601">
        <w:t>2.</w:t>
      </w:r>
      <w:r w:rsidRPr="005D0601">
        <w:tab/>
        <w:t>18</w:t>
      </w:r>
      <w:r>
        <w:t>76/2</w:t>
      </w:r>
      <w:r w:rsidRPr="005D0601">
        <w:tab/>
        <w:t>PAŠNJAK</w:t>
      </w:r>
      <w:r w:rsidRPr="005D0601">
        <w:tab/>
      </w:r>
      <w:r w:rsidRPr="005D0601">
        <w:tab/>
      </w:r>
      <w:r w:rsidRPr="005D0601">
        <w:tab/>
      </w:r>
      <w:r>
        <w:t>3397 m2</w:t>
      </w:r>
    </w:p>
    <w:p w14:paraId="5F8C3105" w14:textId="77777777" w:rsidR="004F6A62" w:rsidRPr="005D0601" w:rsidRDefault="004F6A62" w:rsidP="004F6A62">
      <w:pPr>
        <w:autoSpaceDE w:val="0"/>
        <w:autoSpaceDN w:val="0"/>
        <w:adjustRightInd w:val="0"/>
        <w:jc w:val="both"/>
      </w:pPr>
      <w:r>
        <w:t>3</w:t>
      </w:r>
      <w:r w:rsidRPr="005D0601">
        <w:t>.</w:t>
      </w:r>
      <w:r w:rsidRPr="005D0601">
        <w:tab/>
        <w:t>1</w:t>
      </w:r>
      <w:r>
        <w:t>878/2</w:t>
      </w:r>
      <w:r w:rsidRPr="005D0601">
        <w:tab/>
        <w:t>PAŠNJAK</w:t>
      </w:r>
      <w:r w:rsidRPr="005D0601">
        <w:tab/>
      </w:r>
      <w:r w:rsidRPr="005D0601">
        <w:tab/>
      </w:r>
      <w:r w:rsidRPr="005D0601">
        <w:tab/>
      </w:r>
      <w:r>
        <w:t>2182 m2</w:t>
      </w:r>
      <w:r w:rsidRPr="005D0601">
        <w:tab/>
      </w:r>
      <w:r w:rsidRPr="005D0601">
        <w:tab/>
      </w:r>
    </w:p>
    <w:p w14:paraId="20417352" w14:textId="77777777" w:rsidR="004F6A62" w:rsidRDefault="004F6A62" w:rsidP="004F6A62">
      <w:pPr>
        <w:pStyle w:val="ListParagraph"/>
        <w:autoSpaceDE w:val="0"/>
        <w:autoSpaceDN w:val="0"/>
        <w:adjustRightInd w:val="0"/>
        <w:jc w:val="both"/>
      </w:pPr>
      <w:r>
        <w:t xml:space="preserve"> </w:t>
      </w:r>
      <w:r w:rsidRPr="005D0601">
        <w:t>UKUPNO:</w:t>
      </w:r>
      <w:r w:rsidRPr="005D0601">
        <w:tab/>
      </w:r>
      <w:r w:rsidRPr="005D0601">
        <w:tab/>
      </w:r>
      <w:r>
        <w:tab/>
      </w:r>
      <w:r w:rsidRPr="005D0601">
        <w:tab/>
      </w:r>
      <w:r>
        <w:t>6777 m2</w:t>
      </w:r>
    </w:p>
    <w:p w14:paraId="09F1D6DA" w14:textId="77777777" w:rsidR="004F6A62" w:rsidRDefault="004F6A62" w:rsidP="004F6A62">
      <w:pPr>
        <w:autoSpaceDE w:val="0"/>
        <w:autoSpaceDN w:val="0"/>
        <w:adjustRightInd w:val="0"/>
        <w:jc w:val="both"/>
      </w:pPr>
      <w:r>
        <w:t>Upisana u zemljišne knjige zemljišnoknjižnog odjela Buje-</w:t>
      </w:r>
      <w:proofErr w:type="spellStart"/>
      <w:r>
        <w:t>Buie</w:t>
      </w:r>
      <w:proofErr w:type="spellEnd"/>
      <w:r>
        <w:t>, Općinskog suda u Pazinu, u odnosu na koje je stečajna masa upisana kako slijedi:</w:t>
      </w:r>
    </w:p>
    <w:p w14:paraId="1DCC164E" w14:textId="77777777" w:rsidR="004F6A62" w:rsidRDefault="004F6A62" w:rsidP="004F6A62">
      <w:pPr>
        <w:autoSpaceDE w:val="0"/>
        <w:autoSpaceDN w:val="0"/>
        <w:adjustRightInd w:val="0"/>
        <w:jc w:val="both"/>
      </w:pPr>
      <w:r>
        <w:t>1</w:t>
      </w:r>
      <w:r w:rsidRPr="005D0601">
        <w:t xml:space="preserve">. Suvlasnički dio: </w:t>
      </w:r>
      <w:r>
        <w:t>1/1</w:t>
      </w:r>
    </w:p>
    <w:p w14:paraId="39806F26" w14:textId="75F0FA21" w:rsidR="004F6A62" w:rsidRDefault="004F6A62" w:rsidP="004F6A62">
      <w:pPr>
        <w:spacing w:line="276" w:lineRule="auto"/>
        <w:jc w:val="both"/>
      </w:pPr>
      <w:r w:rsidRPr="005D0601">
        <w:t>CASA CASTELLO D.O.O. U STEČAJU, OIB: 89087468150, KUKCI, CEROVA 2A, 52440 POREČ - PARENZO, HRVATSKA</w:t>
      </w:r>
    </w:p>
    <w:p w14:paraId="565D4B71" w14:textId="77777777" w:rsidR="00CD3F84" w:rsidRDefault="00CD3F84" w:rsidP="004F6A62">
      <w:pPr>
        <w:spacing w:line="276" w:lineRule="auto"/>
        <w:jc w:val="both"/>
      </w:pPr>
    </w:p>
    <w:p w14:paraId="48F47258" w14:textId="1AC1C7B4" w:rsidR="00CD3F84" w:rsidRPr="003266BC" w:rsidRDefault="00CD3F84" w:rsidP="00CD3F84">
      <w:pPr>
        <w:pStyle w:val="ListParagraph"/>
        <w:numPr>
          <w:ilvl w:val="0"/>
          <w:numId w:val="10"/>
        </w:numPr>
        <w:rPr>
          <w:b/>
          <w:bCs/>
        </w:rPr>
      </w:pPr>
      <w:r>
        <w:rPr>
          <w:b/>
          <w:bCs/>
        </w:rPr>
        <w:t>UVJETI</w:t>
      </w:r>
    </w:p>
    <w:p w14:paraId="1E7CFA02" w14:textId="021EB5DD" w:rsidR="001C6F7F" w:rsidRDefault="001C6F7F" w:rsidP="001C6F7F">
      <w:pPr>
        <w:jc w:val="center"/>
        <w:rPr>
          <w:b/>
          <w:bCs/>
        </w:rPr>
      </w:pPr>
      <w:r w:rsidRPr="00F47B61">
        <w:rPr>
          <w:b/>
          <w:bCs/>
        </w:rPr>
        <w:t xml:space="preserve">Članak </w:t>
      </w:r>
      <w:r w:rsidR="00CD3F84">
        <w:rPr>
          <w:b/>
          <w:bCs/>
        </w:rPr>
        <w:t>3</w:t>
      </w:r>
      <w:r w:rsidRPr="00F47B61">
        <w:rPr>
          <w:b/>
          <w:bCs/>
        </w:rPr>
        <w:t>.</w:t>
      </w:r>
    </w:p>
    <w:p w14:paraId="16FBE222" w14:textId="24DF26AA" w:rsidR="00CD3F84" w:rsidRPr="00125AAD" w:rsidRDefault="00CD3F84" w:rsidP="00125AAD">
      <w:pPr>
        <w:rPr>
          <w:b/>
          <w:bCs/>
        </w:rPr>
      </w:pPr>
      <w:r w:rsidRPr="00125AAD">
        <w:rPr>
          <w:b/>
          <w:bCs/>
        </w:rPr>
        <w:t>Stavak 1.</w:t>
      </w:r>
    </w:p>
    <w:p w14:paraId="270AD10D" w14:textId="3ADF3AA8" w:rsidR="001C6F7F" w:rsidRDefault="00125AAD" w:rsidP="00916A3E">
      <w:pPr>
        <w:jc w:val="both"/>
      </w:pPr>
      <w:r>
        <w:t>Potpisom ovog Ugovora</w:t>
      </w:r>
      <w:r w:rsidR="00CD3F84">
        <w:t>,</w:t>
      </w:r>
      <w:r w:rsidR="001C6F7F">
        <w:t xml:space="preserve"> Asignanti ovlašćuju </w:t>
      </w:r>
      <w:proofErr w:type="spellStart"/>
      <w:r w:rsidR="001C6F7F">
        <w:t>Asignata</w:t>
      </w:r>
      <w:proofErr w:type="spellEnd"/>
      <w:r w:rsidR="001C6F7F">
        <w:t xml:space="preserve"> da za njihov račun</w:t>
      </w:r>
      <w:r w:rsidR="00CD3F84">
        <w:t xml:space="preserve"> ispuni sva prava sukladno čl. 285. </w:t>
      </w:r>
      <w:r w:rsidR="001C6F7F">
        <w:t xml:space="preserve"> </w:t>
      </w:r>
      <w:r w:rsidR="00CD3F84">
        <w:t xml:space="preserve">Stečajnog zakona u ime i za račun </w:t>
      </w:r>
      <w:proofErr w:type="spellStart"/>
      <w:r w:rsidR="001C6F7F">
        <w:t>Asignatar</w:t>
      </w:r>
      <w:r w:rsidR="00CD3F84">
        <w:t>a</w:t>
      </w:r>
      <w:proofErr w:type="spellEnd"/>
      <w:r w:rsidR="00CD3F84">
        <w:t>.</w:t>
      </w:r>
    </w:p>
    <w:p w14:paraId="46663AE6" w14:textId="3E9A39AF" w:rsidR="00CD3F84" w:rsidRPr="00125AAD" w:rsidRDefault="00CD3F84" w:rsidP="00125AAD">
      <w:pPr>
        <w:rPr>
          <w:b/>
          <w:bCs/>
        </w:rPr>
      </w:pPr>
      <w:r w:rsidRPr="00125AAD">
        <w:rPr>
          <w:b/>
          <w:bCs/>
        </w:rPr>
        <w:lastRenderedPageBreak/>
        <w:t>Stavak 2.</w:t>
      </w:r>
    </w:p>
    <w:p w14:paraId="69FE70FD" w14:textId="324C1718" w:rsidR="00CD3F84" w:rsidRDefault="00125AAD" w:rsidP="00916A3E">
      <w:pPr>
        <w:jc w:val="both"/>
      </w:pPr>
      <w:r>
        <w:t>Potpisom ovog Ugovora</w:t>
      </w:r>
      <w:r w:rsidR="00CD3F84">
        <w:t xml:space="preserve">, Asignanti ovlašćuju </w:t>
      </w:r>
      <w:proofErr w:type="spellStart"/>
      <w:r w:rsidR="00CD3F84">
        <w:t>Asignatara</w:t>
      </w:r>
      <w:proofErr w:type="spellEnd"/>
      <w:r w:rsidR="00CD3F84">
        <w:t xml:space="preserve"> da u svoje ime primi ispunjenje </w:t>
      </w:r>
      <w:proofErr w:type="spellStart"/>
      <w:r w:rsidR="00CD3F84">
        <w:t>Asignata</w:t>
      </w:r>
      <w:proofErr w:type="spellEnd"/>
    </w:p>
    <w:p w14:paraId="01605D6A" w14:textId="77777777" w:rsidR="00125AAD" w:rsidRDefault="00125AAD" w:rsidP="00916A3E">
      <w:pPr>
        <w:jc w:val="both"/>
      </w:pPr>
    </w:p>
    <w:p w14:paraId="2D8660A6" w14:textId="5FD18100" w:rsidR="00CD3F84" w:rsidRDefault="00CD3F84" w:rsidP="00125AAD">
      <w:pPr>
        <w:jc w:val="center"/>
        <w:rPr>
          <w:b/>
          <w:bCs/>
        </w:rPr>
      </w:pPr>
      <w:r w:rsidRPr="00F47B61">
        <w:rPr>
          <w:b/>
          <w:bCs/>
        </w:rPr>
        <w:t xml:space="preserve">Članak </w:t>
      </w:r>
      <w:r>
        <w:rPr>
          <w:b/>
          <w:bCs/>
        </w:rPr>
        <w:t>4</w:t>
      </w:r>
      <w:r w:rsidRPr="00F47B61">
        <w:rPr>
          <w:b/>
          <w:bCs/>
        </w:rPr>
        <w:t>.</w:t>
      </w:r>
    </w:p>
    <w:p w14:paraId="17369AAC" w14:textId="0173B89C" w:rsidR="00CD3F84" w:rsidRPr="00125AAD" w:rsidRDefault="00CD3F84" w:rsidP="00125AAD">
      <w:pPr>
        <w:rPr>
          <w:b/>
          <w:bCs/>
        </w:rPr>
      </w:pPr>
      <w:r w:rsidRPr="00125AAD">
        <w:rPr>
          <w:b/>
          <w:bCs/>
        </w:rPr>
        <w:t>Stavak 1.</w:t>
      </w:r>
    </w:p>
    <w:p w14:paraId="4F7DF1FE" w14:textId="1EB614F6" w:rsidR="00CD3F84" w:rsidRDefault="00CD3F84" w:rsidP="00CD3F84">
      <w:pPr>
        <w:jc w:val="both"/>
      </w:pPr>
      <w:r>
        <w:t xml:space="preserve">Potpisom ovog Ugovora, </w:t>
      </w:r>
      <w:proofErr w:type="spellStart"/>
      <w:r>
        <w:t>Asignat</w:t>
      </w:r>
      <w:proofErr w:type="spellEnd"/>
      <w:r>
        <w:t xml:space="preserve"> izjavljuje</w:t>
      </w:r>
      <w:r w:rsidR="003B4EBC">
        <w:t xml:space="preserve"> </w:t>
      </w:r>
      <w:proofErr w:type="spellStart"/>
      <w:r w:rsidR="003B4EBC">
        <w:t>Asignataru</w:t>
      </w:r>
      <w:proofErr w:type="spellEnd"/>
      <w:r>
        <w:t xml:space="preserve"> da prihvaća uputu Asignanata iz članka 3. stavka 1. ovog Ugovora</w:t>
      </w:r>
    </w:p>
    <w:p w14:paraId="3FA503BD" w14:textId="1D8B0B42" w:rsidR="00CD3F84" w:rsidRPr="00125AAD" w:rsidRDefault="00CD3F84" w:rsidP="00125AAD">
      <w:r w:rsidRPr="00125AAD">
        <w:rPr>
          <w:b/>
          <w:bCs/>
        </w:rPr>
        <w:t>Stavak 2.</w:t>
      </w:r>
    </w:p>
    <w:p w14:paraId="388D3530" w14:textId="26109EFD" w:rsidR="00CD3F84" w:rsidRDefault="00CD3F84" w:rsidP="00CD3F84">
      <w:pPr>
        <w:jc w:val="both"/>
      </w:pPr>
      <w:r>
        <w:t xml:space="preserve">Ugovorne strane suglasno utvrđuju da obveza </w:t>
      </w:r>
      <w:proofErr w:type="spellStart"/>
      <w:r>
        <w:t>Asignata</w:t>
      </w:r>
      <w:proofErr w:type="spellEnd"/>
      <w:r>
        <w:t xml:space="preserve"> </w:t>
      </w:r>
      <w:r w:rsidR="00125AAD">
        <w:t xml:space="preserve">prema Asignantima iz članka 2. ovog Ugovora prestaje danom uknjižbe prava vlasništva u korist </w:t>
      </w:r>
      <w:proofErr w:type="spellStart"/>
      <w:r w:rsidR="00125AAD">
        <w:t>Asignatara</w:t>
      </w:r>
      <w:proofErr w:type="spellEnd"/>
      <w:r w:rsidR="00125AAD">
        <w:t xml:space="preserve"> u </w:t>
      </w:r>
      <w:r w:rsidR="00D75CAD">
        <w:t xml:space="preserve">nadležnim </w:t>
      </w:r>
      <w:r w:rsidR="00125AAD">
        <w:t xml:space="preserve">zemljišnim knjigama po </w:t>
      </w:r>
      <w:r w:rsidR="007528BD">
        <w:t>asignaciji</w:t>
      </w:r>
      <w:r w:rsidR="00125AAD">
        <w:t xml:space="preserve"> iz članka 3. stavka 2. ovog Ugovora.</w:t>
      </w:r>
    </w:p>
    <w:p w14:paraId="00FC8561" w14:textId="6CB73CA5" w:rsidR="00125AAD" w:rsidRPr="00125AAD" w:rsidRDefault="00125AAD" w:rsidP="00125AAD">
      <w:pPr>
        <w:rPr>
          <w:b/>
          <w:bCs/>
        </w:rPr>
      </w:pPr>
      <w:r w:rsidRPr="00125AAD">
        <w:rPr>
          <w:b/>
          <w:bCs/>
        </w:rPr>
        <w:t>Stavak 3.</w:t>
      </w:r>
    </w:p>
    <w:p w14:paraId="729581CC" w14:textId="4E81860B" w:rsidR="00125AAD" w:rsidRPr="004F6A62" w:rsidRDefault="00125AAD" w:rsidP="00125AAD">
      <w:pPr>
        <w:jc w:val="both"/>
      </w:pPr>
      <w:r>
        <w:t xml:space="preserve">Potpisom ovog Ugovora </w:t>
      </w:r>
      <w:proofErr w:type="spellStart"/>
      <w:r>
        <w:t>Asignatar</w:t>
      </w:r>
      <w:proofErr w:type="spellEnd"/>
      <w:r>
        <w:t xml:space="preserve"> izjavljuje da pristaje na uputu Asignanata iz članka 3. stavka </w:t>
      </w:r>
      <w:r w:rsidR="003B4EBC">
        <w:t>2</w:t>
      </w:r>
      <w:r>
        <w:t xml:space="preserve">. ovog Ugovora, te poziva </w:t>
      </w:r>
      <w:proofErr w:type="spellStart"/>
      <w:r>
        <w:t>Asignata</w:t>
      </w:r>
      <w:proofErr w:type="spellEnd"/>
      <w:r>
        <w:t xml:space="preserve"> da izvrši navedenu uputu.</w:t>
      </w:r>
    </w:p>
    <w:p w14:paraId="23B96534" w14:textId="77777777" w:rsidR="00125AAD" w:rsidRDefault="00125AAD" w:rsidP="00916A3E">
      <w:pPr>
        <w:jc w:val="both"/>
      </w:pPr>
    </w:p>
    <w:p w14:paraId="78A9BCB7" w14:textId="48237CBD" w:rsidR="00125AAD" w:rsidRPr="00F47B61" w:rsidRDefault="00125AAD" w:rsidP="00125AAD">
      <w:pPr>
        <w:jc w:val="center"/>
        <w:rPr>
          <w:b/>
          <w:bCs/>
        </w:rPr>
      </w:pPr>
      <w:r w:rsidRPr="00F47B61">
        <w:rPr>
          <w:b/>
          <w:bCs/>
        </w:rPr>
        <w:t xml:space="preserve">Članak </w:t>
      </w:r>
      <w:r w:rsidR="007528BD">
        <w:rPr>
          <w:b/>
          <w:bCs/>
        </w:rPr>
        <w:t>5</w:t>
      </w:r>
      <w:r w:rsidRPr="00F47B61">
        <w:rPr>
          <w:b/>
          <w:bCs/>
        </w:rPr>
        <w:t>.</w:t>
      </w:r>
    </w:p>
    <w:p w14:paraId="15D3C7EE" w14:textId="61ACB398" w:rsidR="00125AAD" w:rsidRDefault="00125AAD" w:rsidP="00125AAD">
      <w:pPr>
        <w:jc w:val="both"/>
      </w:pPr>
      <w:r>
        <w:t xml:space="preserve">Ugovorne strane suglasne su da </w:t>
      </w:r>
      <w:proofErr w:type="spellStart"/>
      <w:r>
        <w:t>Asignatar</w:t>
      </w:r>
      <w:proofErr w:type="spellEnd"/>
      <w:r>
        <w:t xml:space="preserve"> od trenutka stupanja u posjed nekretnina preuzima obvezu podmirenja troškova vezanih za korištenje nekretnine, te da sve ranije troškove vezane za korištenje nekretnine nastale prije nego je </w:t>
      </w:r>
      <w:proofErr w:type="spellStart"/>
      <w:r>
        <w:t>Asignatar</w:t>
      </w:r>
      <w:proofErr w:type="spellEnd"/>
      <w:r>
        <w:t xml:space="preserve"> stupio u posjed nekretnina snosi </w:t>
      </w:r>
      <w:proofErr w:type="spellStart"/>
      <w:r>
        <w:t>Asignat</w:t>
      </w:r>
      <w:proofErr w:type="spellEnd"/>
      <w:r>
        <w:t>.</w:t>
      </w:r>
    </w:p>
    <w:p w14:paraId="3972A7C2" w14:textId="7E9A99A3" w:rsidR="00125AAD" w:rsidRDefault="00125AAD" w:rsidP="00125AAD">
      <w:pPr>
        <w:jc w:val="both"/>
      </w:pPr>
    </w:p>
    <w:p w14:paraId="60633376" w14:textId="70DA0E99" w:rsidR="00125AAD" w:rsidRPr="00F47B61" w:rsidRDefault="00125AAD" w:rsidP="00125AAD">
      <w:pPr>
        <w:jc w:val="center"/>
        <w:rPr>
          <w:b/>
          <w:bCs/>
        </w:rPr>
      </w:pPr>
      <w:r w:rsidRPr="00F47B61">
        <w:rPr>
          <w:b/>
          <w:bCs/>
        </w:rPr>
        <w:t xml:space="preserve">Članak </w:t>
      </w:r>
      <w:r w:rsidR="007528BD">
        <w:rPr>
          <w:b/>
          <w:bCs/>
        </w:rPr>
        <w:t>6</w:t>
      </w:r>
      <w:r w:rsidRPr="00F47B61">
        <w:rPr>
          <w:b/>
          <w:bCs/>
        </w:rPr>
        <w:t>.</w:t>
      </w:r>
    </w:p>
    <w:p w14:paraId="58BA2A74" w14:textId="5D233E73" w:rsidR="00125AAD" w:rsidRDefault="00125AAD" w:rsidP="00125AAD">
      <w:pPr>
        <w:jc w:val="both"/>
      </w:pPr>
      <w:r>
        <w:t xml:space="preserve">Trošak sastava ovog Ugovora i trošak ovjere potpisa kod javnog bilježnika snose Asignanti, a trošak uknjižbe prava vlasništva i sva eventualna porezna davanja snosi </w:t>
      </w:r>
      <w:proofErr w:type="spellStart"/>
      <w:r>
        <w:t>Asignatar</w:t>
      </w:r>
      <w:proofErr w:type="spellEnd"/>
      <w:r>
        <w:t>.</w:t>
      </w:r>
    </w:p>
    <w:p w14:paraId="2C1F971F" w14:textId="52F555D4" w:rsidR="00125AAD" w:rsidRDefault="00125AAD" w:rsidP="00125AAD">
      <w:pPr>
        <w:jc w:val="both"/>
      </w:pPr>
    </w:p>
    <w:p w14:paraId="49B5E985" w14:textId="562A852E" w:rsidR="00125AAD" w:rsidRPr="00F47B61" w:rsidRDefault="00125AAD" w:rsidP="00125AAD">
      <w:pPr>
        <w:jc w:val="center"/>
        <w:rPr>
          <w:b/>
          <w:bCs/>
        </w:rPr>
      </w:pPr>
      <w:r w:rsidRPr="00F47B61">
        <w:rPr>
          <w:b/>
          <w:bCs/>
        </w:rPr>
        <w:t xml:space="preserve">Članak </w:t>
      </w:r>
      <w:r w:rsidR="007528BD">
        <w:rPr>
          <w:b/>
          <w:bCs/>
        </w:rPr>
        <w:t>7</w:t>
      </w:r>
      <w:r w:rsidRPr="00F47B61">
        <w:rPr>
          <w:b/>
          <w:bCs/>
        </w:rPr>
        <w:t>.</w:t>
      </w:r>
    </w:p>
    <w:p w14:paraId="62CC728C" w14:textId="73C99430" w:rsidR="00125AAD" w:rsidRDefault="00125AAD" w:rsidP="00125AAD">
      <w:pPr>
        <w:jc w:val="both"/>
      </w:pPr>
      <w:r>
        <w:t xml:space="preserve">Ugovorne strane suglasne su da </w:t>
      </w:r>
      <w:proofErr w:type="spellStart"/>
      <w:r>
        <w:t>Asignatar</w:t>
      </w:r>
      <w:proofErr w:type="spellEnd"/>
      <w:r>
        <w:t xml:space="preserve"> po uknjižbi prava vlasništva stupa u posjed nekretnina navedenih u čl. 2. stavak 2. ovog Ugovora.</w:t>
      </w:r>
    </w:p>
    <w:p w14:paraId="2A2F612D" w14:textId="51CEBCB7" w:rsidR="007528BD" w:rsidRDefault="007528BD" w:rsidP="007528BD">
      <w:pPr>
        <w:jc w:val="center"/>
        <w:rPr>
          <w:b/>
          <w:bCs/>
        </w:rPr>
      </w:pPr>
      <w:r w:rsidRPr="00F47B61">
        <w:rPr>
          <w:b/>
          <w:bCs/>
        </w:rPr>
        <w:t xml:space="preserve">Članak </w:t>
      </w:r>
      <w:r>
        <w:rPr>
          <w:b/>
          <w:bCs/>
        </w:rPr>
        <w:t>8</w:t>
      </w:r>
      <w:r w:rsidRPr="00F47B61">
        <w:rPr>
          <w:b/>
          <w:bCs/>
        </w:rPr>
        <w:t>.</w:t>
      </w:r>
    </w:p>
    <w:p w14:paraId="032A8E21" w14:textId="0798DF63" w:rsidR="002273CD" w:rsidRDefault="002273CD" w:rsidP="002273CD">
      <w:pPr>
        <w:rPr>
          <w:b/>
          <w:bCs/>
        </w:rPr>
      </w:pPr>
      <w:r>
        <w:rPr>
          <w:b/>
          <w:bCs/>
        </w:rPr>
        <w:t>Stavak 1.</w:t>
      </w:r>
    </w:p>
    <w:p w14:paraId="76AFB4E4" w14:textId="4AC108C3" w:rsidR="007528BD" w:rsidRDefault="0053407E" w:rsidP="007528BD">
      <w:pPr>
        <w:jc w:val="both"/>
      </w:pPr>
      <w:r>
        <w:t>Asignanti ustupanjem viš</w:t>
      </w:r>
      <w:r w:rsidR="00423AF3">
        <w:t>ka</w:t>
      </w:r>
      <w:r>
        <w:t xml:space="preserve"> imovine</w:t>
      </w:r>
      <w:r w:rsidR="0040618F">
        <w:t xml:space="preserve"> koja im pripada sukladno čl. 285. Stečajnog zakona, odnosno imovine</w:t>
      </w:r>
      <w:r>
        <w:t xml:space="preserve"> iz čl. 2. ovog Ugovora</w:t>
      </w:r>
      <w:r w:rsidR="0040618F">
        <w:t>,</w:t>
      </w:r>
      <w:r w:rsidR="00423AF3">
        <w:t xml:space="preserve"> čine dodatan ulog</w:t>
      </w:r>
      <w:r w:rsidR="00FC31DD">
        <w:t xml:space="preserve"> nenovčane imovine </w:t>
      </w:r>
      <w:r w:rsidR="00423AF3">
        <w:t xml:space="preserve"> članova društva</w:t>
      </w:r>
      <w:r w:rsidR="00857D75">
        <w:t xml:space="preserve"> u</w:t>
      </w:r>
      <w:r w:rsidR="00FC31DD">
        <w:t xml:space="preserve"> vlastiti</w:t>
      </w:r>
      <w:r w:rsidR="002273CD">
        <w:t xml:space="preserve"> neupisani</w:t>
      </w:r>
      <w:r w:rsidR="00FC31DD">
        <w:t xml:space="preserve"> kapital društva </w:t>
      </w:r>
      <w:proofErr w:type="spellStart"/>
      <w:r w:rsidR="00FC31DD">
        <w:t>Asignatara</w:t>
      </w:r>
      <w:proofErr w:type="spellEnd"/>
      <w:r w:rsidR="00FC31DD">
        <w:t>,</w:t>
      </w:r>
      <w:r w:rsidR="00423AF3">
        <w:t xml:space="preserve"> </w:t>
      </w:r>
      <w:r w:rsidR="00857D75">
        <w:t>stoga se</w:t>
      </w:r>
      <w:r w:rsidR="007528BD">
        <w:t xml:space="preserve"> </w:t>
      </w:r>
      <w:proofErr w:type="spellStart"/>
      <w:r w:rsidR="007528BD">
        <w:t>Asignatar</w:t>
      </w:r>
      <w:proofErr w:type="spellEnd"/>
      <w:r w:rsidR="007528BD">
        <w:t xml:space="preserve"> obvezuje izvršiti dokapitalizaciju </w:t>
      </w:r>
      <w:r w:rsidR="007528BD">
        <w:lastRenderedPageBreak/>
        <w:t xml:space="preserve">kapitalnih </w:t>
      </w:r>
      <w:r>
        <w:t>pričuva</w:t>
      </w:r>
      <w:r w:rsidR="007528BD">
        <w:t xml:space="preserve"> društva po procijenjenoj tržišnoj vrijednosti ovlaštenog sudskog vještaka u korist Asignanata u jednakim omjerima u novčanoj protuvrijednosti</w:t>
      </w:r>
      <w:r w:rsidR="00552F79">
        <w:t>.</w:t>
      </w:r>
    </w:p>
    <w:p w14:paraId="3DDCAB35" w14:textId="4F0787B3" w:rsidR="002273CD" w:rsidRPr="002273CD" w:rsidRDefault="002273CD" w:rsidP="007528BD">
      <w:pPr>
        <w:jc w:val="both"/>
        <w:rPr>
          <w:b/>
          <w:bCs/>
        </w:rPr>
      </w:pPr>
      <w:r w:rsidRPr="002273CD">
        <w:rPr>
          <w:b/>
          <w:bCs/>
        </w:rPr>
        <w:t>Stavak 2.</w:t>
      </w:r>
    </w:p>
    <w:p w14:paraId="5F2D559B" w14:textId="0AF2B64D" w:rsidR="00857D75" w:rsidRDefault="002273CD" w:rsidP="007528BD">
      <w:pPr>
        <w:jc w:val="both"/>
      </w:pPr>
      <w:r>
        <w:t xml:space="preserve">Asignanti svojim potpisima ovog Ugovora izjavljuju da </w:t>
      </w:r>
      <w:r w:rsidR="005C4E7D">
        <w:t xml:space="preserve">od trenutka stjecanja vlasništva </w:t>
      </w:r>
      <w:proofErr w:type="spellStart"/>
      <w:r w:rsidR="005C4E7D">
        <w:t>Asignatara</w:t>
      </w:r>
      <w:proofErr w:type="spellEnd"/>
      <w:r w:rsidR="005C4E7D">
        <w:t xml:space="preserve"> pravovaljanim upisnom vlasništva u nadležnim zemljišnim knjigama predstavlja isključivo imovinu </w:t>
      </w:r>
      <w:proofErr w:type="spellStart"/>
      <w:r w:rsidR="005C4E7D">
        <w:t>Asignatara</w:t>
      </w:r>
      <w:proofErr w:type="spellEnd"/>
      <w:r w:rsidR="005C4E7D">
        <w:t xml:space="preserve">, te da </w:t>
      </w:r>
      <w:proofErr w:type="spellStart"/>
      <w:r w:rsidR="005C4E7D">
        <w:t>Asignatar</w:t>
      </w:r>
      <w:proofErr w:type="spellEnd"/>
      <w:r w:rsidR="005C4E7D">
        <w:t xml:space="preserve"> imovinom neograničeno raspolaže.  </w:t>
      </w:r>
    </w:p>
    <w:p w14:paraId="1C485049" w14:textId="5589E7D4" w:rsidR="008C24BE" w:rsidRPr="008C24BE" w:rsidRDefault="008C24BE" w:rsidP="007528BD">
      <w:pPr>
        <w:jc w:val="both"/>
        <w:rPr>
          <w:b/>
          <w:bCs/>
        </w:rPr>
      </w:pPr>
      <w:r w:rsidRPr="008C24BE">
        <w:rPr>
          <w:b/>
          <w:bCs/>
        </w:rPr>
        <w:t>Stavak 3.</w:t>
      </w:r>
    </w:p>
    <w:p w14:paraId="268FA37B" w14:textId="5A00388C" w:rsidR="008C24BE" w:rsidRDefault="008C24BE" w:rsidP="007528BD">
      <w:pPr>
        <w:jc w:val="both"/>
      </w:pPr>
      <w:r>
        <w:t xml:space="preserve">Asignanti svojim potpisom ovog Ugovora potvrđuju da na osnovu izvršenog ulaganja iz stavka 1. ovog članka ne potražuju nikakva potraživanja od </w:t>
      </w:r>
      <w:proofErr w:type="spellStart"/>
      <w:r>
        <w:t>Asignatara</w:t>
      </w:r>
      <w:proofErr w:type="spellEnd"/>
      <w:r>
        <w:t xml:space="preserve">, odnosno da </w:t>
      </w:r>
      <w:proofErr w:type="spellStart"/>
      <w:r>
        <w:t>Asignatar</w:t>
      </w:r>
      <w:proofErr w:type="spellEnd"/>
      <w:r>
        <w:t xml:space="preserve"> nema </w:t>
      </w:r>
      <w:r w:rsidR="00DA2DCD">
        <w:t>ob</w:t>
      </w:r>
      <w:r w:rsidR="003B4EBC">
        <w:t>v</w:t>
      </w:r>
      <w:r w:rsidR="00DA2DCD">
        <w:t>eze protučinidbe za izvršeno ulaganje.</w:t>
      </w:r>
    </w:p>
    <w:p w14:paraId="2BD2B87C" w14:textId="5E0760F1" w:rsidR="007528BD" w:rsidRDefault="007528BD" w:rsidP="007528BD">
      <w:pPr>
        <w:jc w:val="center"/>
        <w:rPr>
          <w:b/>
          <w:bCs/>
        </w:rPr>
      </w:pPr>
      <w:r>
        <w:rPr>
          <w:b/>
          <w:bCs/>
        </w:rPr>
        <w:t>Članak 9.</w:t>
      </w:r>
    </w:p>
    <w:p w14:paraId="5C1EE3AD" w14:textId="770AE8C4" w:rsidR="007528BD" w:rsidRPr="007528BD" w:rsidRDefault="007528BD" w:rsidP="007528BD">
      <w:pPr>
        <w:rPr>
          <w:b/>
          <w:bCs/>
        </w:rPr>
      </w:pPr>
      <w:r>
        <w:rPr>
          <w:b/>
          <w:bCs/>
        </w:rPr>
        <w:t>Stavak 1.</w:t>
      </w:r>
    </w:p>
    <w:p w14:paraId="56CAAE8B" w14:textId="37ABBF94" w:rsidR="007528BD" w:rsidRDefault="007528BD" w:rsidP="007528BD">
      <w:pPr>
        <w:jc w:val="both"/>
      </w:pPr>
      <w:proofErr w:type="spellStart"/>
      <w:r>
        <w:t>Asignatar</w:t>
      </w:r>
      <w:proofErr w:type="spellEnd"/>
      <w:r>
        <w:t xml:space="preserve"> stječe vlasništvo na nekretninama iz članka 2. stavak 2. ovog Ugovora za cijelo u stanju u kojem se ista nalazi na dan potpisa ovog Ugovora, kako što se tiče stanja u naravi, tako i stanja upisa u zemljišnoj knjizi.</w:t>
      </w:r>
    </w:p>
    <w:p w14:paraId="5D5C9604" w14:textId="58D3F59A" w:rsidR="007528BD" w:rsidRPr="007528BD" w:rsidRDefault="007528BD" w:rsidP="007528BD">
      <w:pPr>
        <w:jc w:val="both"/>
        <w:rPr>
          <w:b/>
          <w:bCs/>
        </w:rPr>
      </w:pPr>
      <w:r w:rsidRPr="007528BD">
        <w:rPr>
          <w:b/>
          <w:bCs/>
        </w:rPr>
        <w:t>Stavak 2.</w:t>
      </w:r>
    </w:p>
    <w:p w14:paraId="3896DF77" w14:textId="7F6063E8" w:rsidR="007528BD" w:rsidRDefault="007528BD" w:rsidP="007528BD">
      <w:pPr>
        <w:jc w:val="both"/>
      </w:pPr>
      <w:proofErr w:type="spellStart"/>
      <w:r>
        <w:t>Asignatar</w:t>
      </w:r>
      <w:proofErr w:type="spellEnd"/>
      <w:r>
        <w:t xml:space="preserve"> svojim potpisom potvrđuje da je nekretnine koje su predmet ovog Ugovora osobno pregledao, te da ih stječe u stanju u kakvom se nalaze na dan potpisa ovog Ugovora, te se odriče bilo kakvih prigovora u pogledu nedostataka nekretnine</w:t>
      </w:r>
      <w:r w:rsidR="00687950">
        <w:t xml:space="preserve">. </w:t>
      </w:r>
    </w:p>
    <w:p w14:paraId="66B55D57" w14:textId="77777777" w:rsidR="007528BD" w:rsidRDefault="007528BD" w:rsidP="007528BD">
      <w:pPr>
        <w:jc w:val="both"/>
      </w:pPr>
    </w:p>
    <w:p w14:paraId="13A3015A" w14:textId="624E2534" w:rsidR="00125AAD" w:rsidRPr="003266BC" w:rsidRDefault="00125AAD" w:rsidP="00125AAD">
      <w:pPr>
        <w:pStyle w:val="ListParagraph"/>
        <w:numPr>
          <w:ilvl w:val="0"/>
          <w:numId w:val="10"/>
        </w:numPr>
        <w:rPr>
          <w:b/>
          <w:bCs/>
        </w:rPr>
      </w:pPr>
      <w:r>
        <w:rPr>
          <w:b/>
          <w:bCs/>
        </w:rPr>
        <w:t>TABULARNA IZJAVA</w:t>
      </w:r>
    </w:p>
    <w:p w14:paraId="4FDABC2D" w14:textId="67BFFFE6" w:rsidR="00125AAD" w:rsidRDefault="00125AAD" w:rsidP="00125AAD">
      <w:pPr>
        <w:jc w:val="center"/>
        <w:rPr>
          <w:b/>
          <w:bCs/>
        </w:rPr>
      </w:pPr>
      <w:r>
        <w:rPr>
          <w:b/>
          <w:bCs/>
        </w:rPr>
        <w:t>Č</w:t>
      </w:r>
      <w:r w:rsidRPr="00F47B61">
        <w:rPr>
          <w:b/>
          <w:bCs/>
        </w:rPr>
        <w:t xml:space="preserve">lanak </w:t>
      </w:r>
      <w:r w:rsidR="007528BD">
        <w:rPr>
          <w:b/>
          <w:bCs/>
        </w:rPr>
        <w:t>10</w:t>
      </w:r>
      <w:r w:rsidRPr="00F47B61">
        <w:rPr>
          <w:b/>
          <w:bCs/>
        </w:rPr>
        <w:t>.</w:t>
      </w:r>
    </w:p>
    <w:p w14:paraId="1C6E6464" w14:textId="024B13DB" w:rsidR="00A578DC" w:rsidRDefault="00125AAD" w:rsidP="00A578DC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Temeljem članka 3. stavka 1.</w:t>
      </w:r>
      <w:r w:rsidR="00D75CAD">
        <w:rPr>
          <w:bCs/>
        </w:rPr>
        <w:t xml:space="preserve"> i članka 4. stavka 1.</w:t>
      </w:r>
      <w:r>
        <w:rPr>
          <w:bCs/>
        </w:rPr>
        <w:t xml:space="preserve"> ovog Ugovora,</w:t>
      </w:r>
      <w:r w:rsidRPr="00125AAD">
        <w:rPr>
          <w:bCs/>
        </w:rPr>
        <w:t xml:space="preserve"> </w:t>
      </w:r>
      <w:proofErr w:type="spellStart"/>
      <w:r w:rsidRPr="00125AAD">
        <w:rPr>
          <w:bCs/>
        </w:rPr>
        <w:t>Asignat</w:t>
      </w:r>
      <w:proofErr w:type="spellEnd"/>
      <w:r>
        <w:rPr>
          <w:bCs/>
        </w:rPr>
        <w:t xml:space="preserve"> potpisom ovog Ugovora</w:t>
      </w:r>
      <w:r w:rsidRPr="00125AAD">
        <w:rPr>
          <w:bCs/>
        </w:rPr>
        <w:t xml:space="preserve"> </w:t>
      </w:r>
      <w:r w:rsidR="00A578DC" w:rsidRPr="00125AAD">
        <w:rPr>
          <w:bCs/>
        </w:rPr>
        <w:t>izričito dopušta i ovlašćuje</w:t>
      </w:r>
      <w:r w:rsidRPr="00125AAD">
        <w:rPr>
          <w:bCs/>
        </w:rPr>
        <w:t xml:space="preserve"> </w:t>
      </w:r>
      <w:proofErr w:type="spellStart"/>
      <w:r w:rsidRPr="00125AAD">
        <w:rPr>
          <w:bCs/>
        </w:rPr>
        <w:t>Asignatara</w:t>
      </w:r>
      <w:proofErr w:type="spellEnd"/>
      <w:r w:rsidR="00A578DC" w:rsidRPr="00125AAD">
        <w:rPr>
          <w:bCs/>
        </w:rPr>
        <w:t xml:space="preserve"> da bez ikakvog daljnjeg odobrenja</w:t>
      </w:r>
      <w:r>
        <w:rPr>
          <w:bCs/>
        </w:rPr>
        <w:t>, privola ili pitanja</w:t>
      </w:r>
      <w:r w:rsidR="00A578DC" w:rsidRPr="00125AAD">
        <w:rPr>
          <w:bCs/>
        </w:rPr>
        <w:t xml:space="preserve"> mo</w:t>
      </w:r>
      <w:r>
        <w:rPr>
          <w:bCs/>
        </w:rPr>
        <w:t>že</w:t>
      </w:r>
      <w:r w:rsidR="00A578DC" w:rsidRPr="00125AAD">
        <w:rPr>
          <w:bCs/>
        </w:rPr>
        <w:t xml:space="preserve"> u odnosu </w:t>
      </w:r>
      <w:r>
        <w:rPr>
          <w:bCs/>
        </w:rPr>
        <w:t>na</w:t>
      </w:r>
      <w:r w:rsidR="00A578DC" w:rsidRPr="00125AAD">
        <w:rPr>
          <w:bCs/>
        </w:rPr>
        <w:t xml:space="preserve"> nekretnin</w:t>
      </w:r>
      <w:r w:rsidR="00AF34E2" w:rsidRPr="00125AAD">
        <w:rPr>
          <w:bCs/>
        </w:rPr>
        <w:t>e</w:t>
      </w:r>
      <w:r>
        <w:rPr>
          <w:bCs/>
        </w:rPr>
        <w:t xml:space="preserve"> navedene u članku 2. stavku 2. ovog Ugovora</w:t>
      </w:r>
      <w:r w:rsidR="00A578DC" w:rsidRPr="00125AAD">
        <w:rPr>
          <w:bCs/>
        </w:rPr>
        <w:t xml:space="preserve"> u </w:t>
      </w:r>
      <w:r>
        <w:t>zemljišnim knjigama kod nadležnog Općinskog suda</w:t>
      </w:r>
      <w:r w:rsidRPr="00125AAD">
        <w:rPr>
          <w:bCs/>
        </w:rPr>
        <w:t xml:space="preserve"> </w:t>
      </w:r>
      <w:r w:rsidR="00A578DC" w:rsidRPr="00125AAD">
        <w:rPr>
          <w:bCs/>
        </w:rPr>
        <w:t>zatražiti i ishoditi uknjižbu prava vlasništva na predmetn</w:t>
      </w:r>
      <w:r w:rsidR="00AF34E2" w:rsidRPr="00125AAD">
        <w:rPr>
          <w:bCs/>
        </w:rPr>
        <w:t>im</w:t>
      </w:r>
      <w:r w:rsidR="00A578DC" w:rsidRPr="00125AAD">
        <w:rPr>
          <w:bCs/>
        </w:rPr>
        <w:t xml:space="preserve"> nekretnin</w:t>
      </w:r>
      <w:r w:rsidR="00AF34E2" w:rsidRPr="00125AAD">
        <w:rPr>
          <w:bCs/>
        </w:rPr>
        <w:t>ama</w:t>
      </w:r>
      <w:r w:rsidR="00A578DC" w:rsidRPr="00125AAD">
        <w:rPr>
          <w:bCs/>
        </w:rPr>
        <w:t xml:space="preserve"> na svoje im</w:t>
      </w:r>
      <w:r>
        <w:rPr>
          <w:bCs/>
        </w:rPr>
        <w:t>e</w:t>
      </w:r>
      <w:r w:rsidR="00A578DC" w:rsidRPr="00125AAD">
        <w:rPr>
          <w:bCs/>
        </w:rPr>
        <w:t>, uz istovremeno brisanje prava vlasništva sa imena stečajne mase, za cijelo.</w:t>
      </w:r>
    </w:p>
    <w:p w14:paraId="300F4AE4" w14:textId="77777777" w:rsidR="005C4E7D" w:rsidRDefault="005C4E7D" w:rsidP="00A578DC">
      <w:pPr>
        <w:autoSpaceDE w:val="0"/>
        <w:autoSpaceDN w:val="0"/>
        <w:adjustRightInd w:val="0"/>
        <w:jc w:val="both"/>
        <w:rPr>
          <w:bCs/>
        </w:rPr>
      </w:pPr>
    </w:p>
    <w:p w14:paraId="0BA12231" w14:textId="4DFD2258" w:rsidR="00125AAD" w:rsidRDefault="00125AAD" w:rsidP="00125AAD">
      <w:pPr>
        <w:pStyle w:val="ListParagraph"/>
        <w:numPr>
          <w:ilvl w:val="0"/>
          <w:numId w:val="10"/>
        </w:numPr>
        <w:rPr>
          <w:b/>
          <w:bCs/>
        </w:rPr>
      </w:pPr>
      <w:r>
        <w:rPr>
          <w:b/>
          <w:bCs/>
        </w:rPr>
        <w:t>ZAVRŠNE ODREDBE</w:t>
      </w:r>
    </w:p>
    <w:p w14:paraId="59552317" w14:textId="78688BF2" w:rsidR="00125AAD" w:rsidRDefault="00125AAD" w:rsidP="00125AAD">
      <w:pPr>
        <w:jc w:val="center"/>
        <w:rPr>
          <w:b/>
          <w:bCs/>
        </w:rPr>
      </w:pPr>
      <w:r>
        <w:rPr>
          <w:b/>
          <w:bCs/>
        </w:rPr>
        <w:t>Č</w:t>
      </w:r>
      <w:r w:rsidRPr="00F47B61">
        <w:rPr>
          <w:b/>
          <w:bCs/>
        </w:rPr>
        <w:t xml:space="preserve">lanak </w:t>
      </w:r>
      <w:r w:rsidR="007528BD">
        <w:rPr>
          <w:b/>
          <w:bCs/>
        </w:rPr>
        <w:t>11</w:t>
      </w:r>
      <w:r w:rsidRPr="00F47B61">
        <w:rPr>
          <w:b/>
          <w:bCs/>
        </w:rPr>
        <w:t>.</w:t>
      </w:r>
    </w:p>
    <w:p w14:paraId="050B9B0E" w14:textId="72F11D9E" w:rsidR="00A578DC" w:rsidRDefault="00A578DC" w:rsidP="00A578DC">
      <w:pPr>
        <w:autoSpaceDE w:val="0"/>
        <w:autoSpaceDN w:val="0"/>
        <w:adjustRightInd w:val="0"/>
        <w:jc w:val="both"/>
      </w:pPr>
      <w:r>
        <w:t>Sastavni dio</w:t>
      </w:r>
      <w:r w:rsidR="00125AAD">
        <w:t xml:space="preserve"> ovog Ugovora</w:t>
      </w:r>
      <w:r>
        <w:t xml:space="preserve"> čin</w:t>
      </w:r>
      <w:r w:rsidR="00125AAD">
        <w:t>i</w:t>
      </w:r>
      <w:r w:rsidRPr="00F9421C">
        <w:t xml:space="preserve"> </w:t>
      </w:r>
      <w:r>
        <w:t>preslika</w:t>
      </w:r>
      <w:r w:rsidRPr="00F9421C">
        <w:t xml:space="preserve"> rješenja St-67/2021-35 čiji je izvornik dostupan putem sustava e-Oglasne ploče</w:t>
      </w:r>
      <w:r w:rsidR="00125AAD">
        <w:t xml:space="preserve"> i</w:t>
      </w:r>
      <w:r w:rsidRPr="00F9421C">
        <w:t xml:space="preserve"> kopija izjave ovjerene kod javnog bilježnika Marije Hrvatin pod </w:t>
      </w:r>
      <w:proofErr w:type="spellStart"/>
      <w:r w:rsidRPr="00F9421C">
        <w:t>posl</w:t>
      </w:r>
      <w:proofErr w:type="spellEnd"/>
      <w:r w:rsidRPr="00F9421C">
        <w:t>. br. OV-5202/2021.</w:t>
      </w:r>
    </w:p>
    <w:p w14:paraId="6A25BEA1" w14:textId="37E5FD1D" w:rsidR="00125AAD" w:rsidRPr="00F47B61" w:rsidRDefault="00125AAD" w:rsidP="00125AAD">
      <w:pPr>
        <w:jc w:val="center"/>
        <w:rPr>
          <w:b/>
          <w:bCs/>
        </w:rPr>
      </w:pPr>
      <w:r w:rsidRPr="00F47B61">
        <w:rPr>
          <w:b/>
          <w:bCs/>
        </w:rPr>
        <w:lastRenderedPageBreak/>
        <w:t xml:space="preserve">Članak </w:t>
      </w:r>
      <w:r w:rsidR="007528BD">
        <w:rPr>
          <w:b/>
          <w:bCs/>
        </w:rPr>
        <w:t>12</w:t>
      </w:r>
      <w:r>
        <w:rPr>
          <w:b/>
          <w:bCs/>
        </w:rPr>
        <w:t>.</w:t>
      </w:r>
    </w:p>
    <w:p w14:paraId="450F19E1" w14:textId="55EA681B" w:rsidR="00125AAD" w:rsidRDefault="00125AAD" w:rsidP="00125AAD">
      <w:pPr>
        <w:jc w:val="both"/>
      </w:pPr>
      <w:r>
        <w:t>Ugovorne strane ovaj Ugovor u znak prihvaćanja svih prava i obveza vlastoručno potpisuju.</w:t>
      </w:r>
    </w:p>
    <w:p w14:paraId="1CA8AD5A" w14:textId="77777777" w:rsidR="00125AAD" w:rsidRDefault="00125AAD" w:rsidP="00125AAD">
      <w:pPr>
        <w:jc w:val="both"/>
      </w:pPr>
    </w:p>
    <w:p w14:paraId="3C28ABEC" w14:textId="7025E36A" w:rsidR="00125AAD" w:rsidRDefault="00125AAD" w:rsidP="00125AAD">
      <w:pPr>
        <w:jc w:val="center"/>
        <w:rPr>
          <w:b/>
          <w:bCs/>
        </w:rPr>
      </w:pPr>
      <w:r w:rsidRPr="00F47B61">
        <w:rPr>
          <w:b/>
          <w:bCs/>
        </w:rPr>
        <w:t xml:space="preserve">Članak </w:t>
      </w:r>
      <w:r w:rsidR="007528BD">
        <w:rPr>
          <w:b/>
          <w:bCs/>
        </w:rPr>
        <w:t>13</w:t>
      </w:r>
      <w:r w:rsidRPr="00F47B61">
        <w:rPr>
          <w:b/>
          <w:bCs/>
        </w:rPr>
        <w:t>.</w:t>
      </w:r>
    </w:p>
    <w:p w14:paraId="7E1DF254" w14:textId="7ED6C908" w:rsidR="00125AAD" w:rsidRPr="00F47B61" w:rsidRDefault="00125AAD" w:rsidP="00125AAD">
      <w:pPr>
        <w:rPr>
          <w:b/>
          <w:bCs/>
        </w:rPr>
      </w:pPr>
      <w:r>
        <w:rPr>
          <w:b/>
          <w:bCs/>
        </w:rPr>
        <w:t>Stavak 1.</w:t>
      </w:r>
    </w:p>
    <w:p w14:paraId="7F583FCB" w14:textId="10EB2DC6" w:rsidR="00125AAD" w:rsidRDefault="00125AAD" w:rsidP="00125AAD">
      <w:pPr>
        <w:jc w:val="both"/>
      </w:pPr>
      <w:r>
        <w:t>Eventualne sporove koji proizlaze iz ovog ugovora, ugovorne strane će rješavati dogovorom.</w:t>
      </w:r>
    </w:p>
    <w:p w14:paraId="24D2620F" w14:textId="664D5D9C" w:rsidR="00125AAD" w:rsidRPr="00125AAD" w:rsidRDefault="00125AAD" w:rsidP="00125AAD">
      <w:pPr>
        <w:jc w:val="both"/>
        <w:rPr>
          <w:b/>
          <w:bCs/>
        </w:rPr>
      </w:pPr>
      <w:r w:rsidRPr="00125AAD">
        <w:rPr>
          <w:b/>
          <w:bCs/>
        </w:rPr>
        <w:t>Stavak 2.</w:t>
      </w:r>
    </w:p>
    <w:p w14:paraId="77943E63" w14:textId="77777777" w:rsidR="00125AAD" w:rsidRDefault="00125AAD" w:rsidP="00125AAD">
      <w:pPr>
        <w:jc w:val="both"/>
      </w:pPr>
      <w:r>
        <w:t>U slučaju izostanka dogovora ugovorne strane ugovaraju nadležnost stvarno nadležnog Trgovačkog suda u Pazinu.</w:t>
      </w:r>
    </w:p>
    <w:p w14:paraId="158233A5" w14:textId="20D914D4" w:rsidR="00125AAD" w:rsidRPr="00F47B61" w:rsidRDefault="00125AAD" w:rsidP="00125AAD">
      <w:pPr>
        <w:jc w:val="center"/>
        <w:rPr>
          <w:b/>
          <w:bCs/>
        </w:rPr>
      </w:pPr>
      <w:r w:rsidRPr="00F47B61">
        <w:rPr>
          <w:b/>
          <w:bCs/>
        </w:rPr>
        <w:t>Članak</w:t>
      </w:r>
      <w:r>
        <w:rPr>
          <w:b/>
          <w:bCs/>
        </w:rPr>
        <w:t xml:space="preserve"> 1</w:t>
      </w:r>
      <w:r w:rsidR="007528BD">
        <w:rPr>
          <w:b/>
          <w:bCs/>
        </w:rPr>
        <w:t>4</w:t>
      </w:r>
      <w:r w:rsidRPr="00F47B61">
        <w:rPr>
          <w:b/>
          <w:bCs/>
        </w:rPr>
        <w:t>.</w:t>
      </w:r>
    </w:p>
    <w:p w14:paraId="3F03EF53" w14:textId="10A60ED8" w:rsidR="00125AAD" w:rsidRDefault="00125AAD" w:rsidP="00125AAD">
      <w:pPr>
        <w:jc w:val="both"/>
      </w:pPr>
      <w:r>
        <w:t>Ovaj Ugovor sastavljen je u 4 (slovima: četiri) istovjetnih primjeraka, a od kojih po 1 (slovima: jedan) zadržava svaka ugovorna strana.</w:t>
      </w:r>
    </w:p>
    <w:p w14:paraId="442B3C71" w14:textId="77777777" w:rsidR="00125AAD" w:rsidRDefault="00125AAD" w:rsidP="00A578DC">
      <w:pPr>
        <w:autoSpaceDE w:val="0"/>
        <w:autoSpaceDN w:val="0"/>
        <w:adjustRightInd w:val="0"/>
        <w:jc w:val="both"/>
      </w:pPr>
    </w:p>
    <w:p w14:paraId="4DA11D22" w14:textId="5DBBEAC7" w:rsidR="00A578DC" w:rsidRPr="00216EB0" w:rsidRDefault="00A578DC" w:rsidP="00A578DC">
      <w:r w:rsidRPr="00216EB0">
        <w:t>U</w:t>
      </w:r>
      <w:r w:rsidR="007528BD">
        <w:t xml:space="preserve"> Rijeci</w:t>
      </w:r>
      <w:r>
        <w:t>,</w:t>
      </w:r>
      <w:r w:rsidR="007528BD">
        <w:t xml:space="preserve"> 30</w:t>
      </w:r>
      <w:r>
        <w:t xml:space="preserve">. </w:t>
      </w:r>
      <w:r w:rsidR="007528BD">
        <w:t>studenog</w:t>
      </w:r>
      <w:r>
        <w:t xml:space="preserve"> 202</w:t>
      </w:r>
      <w:r w:rsidR="007528BD">
        <w:t>2</w:t>
      </w:r>
      <w:r w:rsidRPr="00216EB0">
        <w:t xml:space="preserve">. godine </w:t>
      </w:r>
    </w:p>
    <w:p w14:paraId="3D2AE622" w14:textId="0EEAF834" w:rsidR="00A578DC" w:rsidRDefault="00C14439" w:rsidP="007528B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F82D64" wp14:editId="6B344886">
                <wp:simplePos x="0" y="0"/>
                <wp:positionH relativeFrom="column">
                  <wp:posOffset>3314700</wp:posOffset>
                </wp:positionH>
                <wp:positionV relativeFrom="paragraph">
                  <wp:posOffset>266700</wp:posOffset>
                </wp:positionV>
                <wp:extent cx="2762250" cy="2133600"/>
                <wp:effectExtent l="0" t="0" r="1905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0" cy="213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350DE3EB" w14:textId="7CFF7681" w:rsidR="00CE5FC8" w:rsidRDefault="00CE5FC8" w:rsidP="00CE5FC8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ASIGNANTI</w:t>
                            </w:r>
                          </w:p>
                          <w:p w14:paraId="4EA81A37" w14:textId="3C52FAE1" w:rsidR="00CE5FC8" w:rsidRDefault="00CE5FC8" w:rsidP="00CE5FC8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b/>
                                <w:bCs/>
                              </w:rPr>
                            </w:pPr>
                          </w:p>
                          <w:p w14:paraId="566F606E" w14:textId="77777777" w:rsidR="00CE5FC8" w:rsidRDefault="00CE5FC8" w:rsidP="00CE5FC8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b/>
                                <w:bCs/>
                              </w:rPr>
                            </w:pPr>
                          </w:p>
                          <w:p w14:paraId="327671F7" w14:textId="77777777" w:rsidR="00C14439" w:rsidRPr="008C24BE" w:rsidRDefault="00C14439" w:rsidP="00C14439">
                            <w:r w:rsidRPr="008C24BE">
                              <w:t xml:space="preserve">Herbert </w:t>
                            </w:r>
                            <w:proofErr w:type="spellStart"/>
                            <w:r w:rsidRPr="008C24BE">
                              <w:t>Meister</w:t>
                            </w:r>
                            <w:proofErr w:type="spellEnd"/>
                          </w:p>
                          <w:p w14:paraId="7658580A" w14:textId="36365BAA" w:rsidR="00CE5FC8" w:rsidRDefault="00CE5FC8" w:rsidP="00CE5FC8"/>
                          <w:p w14:paraId="064599B5" w14:textId="77777777" w:rsidR="00CE5FC8" w:rsidRDefault="00CE5FC8" w:rsidP="00CE5FC8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b/>
                                <w:bCs/>
                              </w:rPr>
                            </w:pPr>
                          </w:p>
                          <w:p w14:paraId="3D11B158" w14:textId="77777777" w:rsidR="00C14439" w:rsidRPr="008C24BE" w:rsidRDefault="00C14439" w:rsidP="00C14439">
                            <w:r w:rsidRPr="008C24BE">
                              <w:t xml:space="preserve">Christian </w:t>
                            </w:r>
                            <w:proofErr w:type="spellStart"/>
                            <w:r w:rsidRPr="008C24BE">
                              <w:t>Krimbacher</w:t>
                            </w:r>
                            <w:proofErr w:type="spellEnd"/>
                          </w:p>
                          <w:p w14:paraId="389F25E5" w14:textId="77777777" w:rsidR="00CE5FC8" w:rsidRPr="00CE5FC8" w:rsidRDefault="00CE5FC8" w:rsidP="00CE5FC8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F82D6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1pt;margin-top:21pt;width:217.5pt;height:1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" fillcolor="white [3201]" strokecolor="black [3213]" strokeweight=".25pt">
                <v:textbox>
                  <w:txbxContent>
                    <w:p w14:paraId="350DE3EB" w14:textId="7CFF7681" w:rsidR="00CE5FC8" w:rsidRDefault="00CE5FC8" w:rsidP="00CE5FC8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ASIGNANTI</w:t>
                      </w:r>
                    </w:p>
                    <w:p w14:paraId="4EA81A37" w14:textId="3C52FAE1" w:rsidR="00CE5FC8" w:rsidRDefault="00CE5FC8" w:rsidP="00CE5FC8">
                      <w:pPr>
                        <w:pBdr>
                          <w:bottom w:val="single" w:sz="12" w:space="1" w:color="auto"/>
                        </w:pBdr>
                        <w:rPr>
                          <w:b/>
                          <w:bCs/>
                        </w:rPr>
                      </w:pPr>
                    </w:p>
                    <w:p w14:paraId="566F606E" w14:textId="77777777" w:rsidR="00CE5FC8" w:rsidRDefault="00CE5FC8" w:rsidP="00CE5FC8">
                      <w:pPr>
                        <w:pBdr>
                          <w:bottom w:val="single" w:sz="12" w:space="1" w:color="auto"/>
                        </w:pBdr>
                        <w:rPr>
                          <w:b/>
                          <w:bCs/>
                        </w:rPr>
                      </w:pPr>
                    </w:p>
                    <w:p w14:paraId="327671F7" w14:textId="77777777" w:rsidR="00C14439" w:rsidRPr="008C24BE" w:rsidRDefault="00C14439" w:rsidP="00C14439">
                      <w:r w:rsidRPr="008C24BE">
                        <w:t xml:space="preserve">Herbert </w:t>
                      </w:r>
                      <w:proofErr w:type="spellStart"/>
                      <w:r w:rsidRPr="008C24BE">
                        <w:t>Meister</w:t>
                      </w:r>
                      <w:proofErr w:type="spellEnd"/>
                    </w:p>
                    <w:p w14:paraId="7658580A" w14:textId="36365BAA" w:rsidR="00CE5FC8" w:rsidRDefault="00CE5FC8" w:rsidP="00CE5FC8"/>
                    <w:p w14:paraId="064599B5" w14:textId="77777777" w:rsidR="00CE5FC8" w:rsidRDefault="00CE5FC8" w:rsidP="00CE5FC8">
                      <w:pPr>
                        <w:pBdr>
                          <w:bottom w:val="single" w:sz="12" w:space="1" w:color="auto"/>
                        </w:pBdr>
                        <w:rPr>
                          <w:b/>
                          <w:bCs/>
                        </w:rPr>
                      </w:pPr>
                    </w:p>
                    <w:p w14:paraId="3D11B158" w14:textId="77777777" w:rsidR="00C14439" w:rsidRPr="008C24BE" w:rsidRDefault="00C14439" w:rsidP="00C14439">
                      <w:r w:rsidRPr="008C24BE">
                        <w:t xml:space="preserve">Christian </w:t>
                      </w:r>
                      <w:proofErr w:type="spellStart"/>
                      <w:r w:rsidRPr="008C24BE">
                        <w:t>Krimbacher</w:t>
                      </w:r>
                      <w:proofErr w:type="spellEnd"/>
                    </w:p>
                    <w:p w14:paraId="389F25E5" w14:textId="77777777" w:rsidR="00CE5FC8" w:rsidRPr="00CE5FC8" w:rsidRDefault="00CE5FC8" w:rsidP="00CE5FC8">
                      <w:pPr>
                        <w:rPr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E5FC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1185A8" wp14:editId="513D3DB4">
                <wp:simplePos x="0" y="0"/>
                <wp:positionH relativeFrom="column">
                  <wp:posOffset>-38100</wp:posOffset>
                </wp:positionH>
                <wp:positionV relativeFrom="paragraph">
                  <wp:posOffset>271780</wp:posOffset>
                </wp:positionV>
                <wp:extent cx="2762250" cy="1133475"/>
                <wp:effectExtent l="0" t="0" r="19050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0" cy="1133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6D6A9448" w14:textId="292C6C93" w:rsidR="00CE5FC8" w:rsidRDefault="00CE5FC8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ASIGNAT</w:t>
                            </w:r>
                          </w:p>
                          <w:p w14:paraId="753E8AD2" w14:textId="7B608A4E" w:rsidR="005C4E7D" w:rsidRDefault="005C4E7D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br/>
                            </w:r>
                          </w:p>
                          <w:p w14:paraId="40232450" w14:textId="77777777" w:rsidR="00C14439" w:rsidRPr="008C24BE" w:rsidRDefault="00C14439" w:rsidP="00C14439">
                            <w:r w:rsidRPr="008C24BE">
                              <w:t>Stečajni upravitelj Ivan Morosavljević</w:t>
                            </w:r>
                          </w:p>
                          <w:p w14:paraId="71EBA483" w14:textId="77777777" w:rsidR="00CE5FC8" w:rsidRDefault="00CE5FC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1185A8" id="Text Box 1" o:spid="_x0000_s1027" type="#_x0000_t202" style="position:absolute;margin-left:-3pt;margin-top:21.4pt;width:217.5pt;height:8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" fillcolor="white [3201]" strokecolor="black [3213]" strokeweight=".25pt">
                <v:textbox>
                  <w:txbxContent>
                    <w:p w14:paraId="6D6A9448" w14:textId="292C6C93" w:rsidR="00CE5FC8" w:rsidRDefault="00CE5FC8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ASIGNAT</w:t>
                      </w:r>
                    </w:p>
                    <w:p w14:paraId="753E8AD2" w14:textId="7B608A4E" w:rsidR="005C4E7D" w:rsidRDefault="005C4E7D">
                      <w:pPr>
                        <w:pBdr>
                          <w:bottom w:val="single" w:sz="12" w:space="1" w:color="auto"/>
                        </w:pBd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br/>
                      </w:r>
                    </w:p>
                    <w:p w14:paraId="40232450" w14:textId="77777777" w:rsidR="00C14439" w:rsidRPr="008C24BE" w:rsidRDefault="00C14439" w:rsidP="00C14439">
                      <w:r w:rsidRPr="008C24BE">
                        <w:t>Stečajni upravitelj Ivan Morosavljević</w:t>
                      </w:r>
                    </w:p>
                    <w:p w14:paraId="71EBA483" w14:textId="77777777" w:rsidR="00CE5FC8" w:rsidRDefault="00CE5FC8"/>
                  </w:txbxContent>
                </v:textbox>
              </v:shape>
            </w:pict>
          </mc:Fallback>
        </mc:AlternateContent>
      </w:r>
    </w:p>
    <w:p w14:paraId="6923CF90" w14:textId="77777777" w:rsidR="005C4E7D" w:rsidRDefault="005C4E7D" w:rsidP="007528BD"/>
    <w:p w14:paraId="04E1186A" w14:textId="60DCEC81" w:rsidR="005C4E7D" w:rsidRDefault="005C4E7D" w:rsidP="007528BD"/>
    <w:p w14:paraId="35AAEB64" w14:textId="71F79D25" w:rsidR="005C4E7D" w:rsidRDefault="005C4E7D" w:rsidP="007528BD"/>
    <w:p w14:paraId="74DA6489" w14:textId="77777777" w:rsidR="005C4E7D" w:rsidRDefault="005C4E7D" w:rsidP="007528BD"/>
    <w:p w14:paraId="14F68481" w14:textId="399457A2" w:rsidR="007528BD" w:rsidRPr="00B12BE2" w:rsidRDefault="008C24BE" w:rsidP="007528BD">
      <w:r>
        <w:br/>
      </w:r>
      <w:r w:rsidR="00CE5FC8">
        <w:rPr>
          <w:noProof/>
        </w:rPr>
        <mc:AlternateContent>
          <mc:Choice Requires="wps">
            <w:drawing>
              <wp:inline distT="0" distB="0" distL="0" distR="0" wp14:anchorId="1D7D9E9D" wp14:editId="7C521464">
                <wp:extent cx="2762250" cy="2209800"/>
                <wp:effectExtent l="0" t="0" r="19050" b="19050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0" cy="2209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364F05C9" w14:textId="1831474F" w:rsidR="00CE5FC8" w:rsidRDefault="00CE5FC8" w:rsidP="00CE5FC8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ASIGNATAR</w:t>
                            </w:r>
                          </w:p>
                          <w:p w14:paraId="10AC0AB8" w14:textId="77777777" w:rsidR="00CE5FC8" w:rsidRDefault="00CE5FC8" w:rsidP="00CE5FC8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b/>
                                <w:bCs/>
                              </w:rPr>
                            </w:pPr>
                          </w:p>
                          <w:p w14:paraId="3323DF54" w14:textId="77777777" w:rsidR="00CE5FC8" w:rsidRDefault="00CE5FC8" w:rsidP="00CE5FC8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b/>
                                <w:bCs/>
                              </w:rPr>
                            </w:pPr>
                          </w:p>
                          <w:p w14:paraId="4E6BF756" w14:textId="77777777" w:rsidR="00C14439" w:rsidRPr="008C24BE" w:rsidRDefault="00C14439" w:rsidP="00C14439">
                            <w:r w:rsidRPr="008C24BE">
                              <w:t xml:space="preserve">Herbert </w:t>
                            </w:r>
                            <w:proofErr w:type="spellStart"/>
                            <w:r w:rsidRPr="008C24BE">
                              <w:t>Meister</w:t>
                            </w:r>
                            <w:proofErr w:type="spellEnd"/>
                          </w:p>
                          <w:p w14:paraId="2B313CE0" w14:textId="77777777" w:rsidR="00CE5FC8" w:rsidRDefault="00CE5FC8" w:rsidP="00CE5FC8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b/>
                                <w:bCs/>
                              </w:rPr>
                            </w:pPr>
                          </w:p>
                          <w:p w14:paraId="1AF91A5F" w14:textId="77777777" w:rsidR="00CE5FC8" w:rsidRDefault="00CE5FC8" w:rsidP="00CE5FC8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b/>
                                <w:bCs/>
                              </w:rPr>
                            </w:pPr>
                          </w:p>
                          <w:p w14:paraId="57A2E346" w14:textId="77777777" w:rsidR="00C14439" w:rsidRPr="008C24BE" w:rsidRDefault="00C14439" w:rsidP="00C14439">
                            <w:r w:rsidRPr="008C24BE">
                              <w:t xml:space="preserve">Christian </w:t>
                            </w:r>
                            <w:proofErr w:type="spellStart"/>
                            <w:r w:rsidRPr="008C24BE">
                              <w:t>Krimbacher</w:t>
                            </w:r>
                            <w:proofErr w:type="spellEnd"/>
                          </w:p>
                          <w:p w14:paraId="61755C71" w14:textId="77777777" w:rsidR="00CE5FC8" w:rsidRPr="00CE5FC8" w:rsidRDefault="00CE5FC8" w:rsidP="00CE5FC8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D7D9E9D" id="Text Box 3" o:spid="_x0000_s1028" type="#_x0000_t202" style="width:217.5pt;height:17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" fillcolor="white [3201]" strokecolor="black [3213]" strokeweight=".25pt">
                <v:textbox>
                  <w:txbxContent>
                    <w:p w14:paraId="364F05C9" w14:textId="1831474F" w:rsidR="00CE5FC8" w:rsidRDefault="00CE5FC8" w:rsidP="00CE5FC8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ASIGNATAR</w:t>
                      </w:r>
                    </w:p>
                    <w:p w14:paraId="10AC0AB8" w14:textId="77777777" w:rsidR="00CE5FC8" w:rsidRDefault="00CE5FC8" w:rsidP="00CE5FC8">
                      <w:pPr>
                        <w:pBdr>
                          <w:bottom w:val="single" w:sz="12" w:space="1" w:color="auto"/>
                        </w:pBdr>
                        <w:rPr>
                          <w:b/>
                          <w:bCs/>
                        </w:rPr>
                      </w:pPr>
                    </w:p>
                    <w:p w14:paraId="3323DF54" w14:textId="77777777" w:rsidR="00CE5FC8" w:rsidRDefault="00CE5FC8" w:rsidP="00CE5FC8">
                      <w:pPr>
                        <w:pBdr>
                          <w:bottom w:val="single" w:sz="12" w:space="1" w:color="auto"/>
                        </w:pBdr>
                        <w:rPr>
                          <w:b/>
                          <w:bCs/>
                        </w:rPr>
                      </w:pPr>
                    </w:p>
                    <w:p w14:paraId="4E6BF756" w14:textId="77777777" w:rsidR="00C14439" w:rsidRPr="008C24BE" w:rsidRDefault="00C14439" w:rsidP="00C14439">
                      <w:r w:rsidRPr="008C24BE">
                        <w:t xml:space="preserve">Herbert </w:t>
                      </w:r>
                      <w:proofErr w:type="spellStart"/>
                      <w:r w:rsidRPr="008C24BE">
                        <w:t>Meister</w:t>
                      </w:r>
                      <w:proofErr w:type="spellEnd"/>
                    </w:p>
                    <w:p w14:paraId="2B313CE0" w14:textId="77777777" w:rsidR="00CE5FC8" w:rsidRDefault="00CE5FC8" w:rsidP="00CE5FC8">
                      <w:pPr>
                        <w:pBdr>
                          <w:bottom w:val="single" w:sz="12" w:space="1" w:color="auto"/>
                        </w:pBdr>
                        <w:rPr>
                          <w:b/>
                          <w:bCs/>
                        </w:rPr>
                      </w:pPr>
                    </w:p>
                    <w:p w14:paraId="1AF91A5F" w14:textId="77777777" w:rsidR="00CE5FC8" w:rsidRDefault="00CE5FC8" w:rsidP="00CE5FC8">
                      <w:pPr>
                        <w:pBdr>
                          <w:bottom w:val="single" w:sz="12" w:space="1" w:color="auto"/>
                        </w:pBdr>
                        <w:rPr>
                          <w:b/>
                          <w:bCs/>
                        </w:rPr>
                      </w:pPr>
                    </w:p>
                    <w:p w14:paraId="57A2E346" w14:textId="77777777" w:rsidR="00C14439" w:rsidRPr="008C24BE" w:rsidRDefault="00C14439" w:rsidP="00C14439">
                      <w:r w:rsidRPr="008C24BE">
                        <w:t xml:space="preserve">Christian </w:t>
                      </w:r>
                      <w:proofErr w:type="spellStart"/>
                      <w:r w:rsidRPr="008C24BE">
                        <w:t>Krimbacher</w:t>
                      </w:r>
                      <w:proofErr w:type="spellEnd"/>
                    </w:p>
                    <w:p w14:paraId="61755C71" w14:textId="77777777" w:rsidR="00CE5FC8" w:rsidRPr="00CE5FC8" w:rsidRDefault="00CE5FC8" w:rsidP="00CE5FC8">
                      <w:pPr>
                        <w:rPr>
                          <w:b/>
                          <w:bCs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7528BD" w:rsidRPr="00B12BE2" w:rsidSect="00A578DC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52E03" w14:textId="77777777" w:rsidR="000276C5" w:rsidRDefault="000276C5" w:rsidP="00BC56D3">
      <w:pPr>
        <w:spacing w:after="0" w:line="240" w:lineRule="auto"/>
      </w:pPr>
      <w:r>
        <w:separator/>
      </w:r>
    </w:p>
  </w:endnote>
  <w:endnote w:type="continuationSeparator" w:id="0">
    <w:p w14:paraId="42A2552C" w14:textId="77777777" w:rsidR="000276C5" w:rsidRDefault="000276C5" w:rsidP="00BC56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93241647"/>
      <w:docPartObj>
        <w:docPartGallery w:val="Page Numbers (Bottom of Page)"/>
        <w:docPartUnique/>
      </w:docPartObj>
    </w:sdtPr>
    <w:sdtContent>
      <w:p w14:paraId="4836F7AE" w14:textId="4FE6AC44" w:rsidR="00A578DC" w:rsidRDefault="00A578DC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EA07433" w14:textId="77777777" w:rsidR="00A578DC" w:rsidRDefault="00A578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31812681"/>
      <w:docPartObj>
        <w:docPartGallery w:val="Page Numbers (Bottom of Page)"/>
        <w:docPartUnique/>
      </w:docPartObj>
    </w:sdtPr>
    <w:sdtContent>
      <w:p w14:paraId="5B877EFB" w14:textId="655A53F9" w:rsidR="00A578DC" w:rsidRDefault="00A578DC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727A73E" w14:textId="77777777" w:rsidR="00A578DC" w:rsidRDefault="00A578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73317" w14:textId="77777777" w:rsidR="000276C5" w:rsidRDefault="000276C5" w:rsidP="00BC56D3">
      <w:pPr>
        <w:spacing w:after="0" w:line="240" w:lineRule="auto"/>
      </w:pPr>
      <w:r>
        <w:separator/>
      </w:r>
    </w:p>
  </w:footnote>
  <w:footnote w:type="continuationSeparator" w:id="0">
    <w:p w14:paraId="33087549" w14:textId="77777777" w:rsidR="000276C5" w:rsidRDefault="000276C5" w:rsidP="00BC56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A0354" w14:textId="77777777" w:rsidR="00EF1EB9" w:rsidRPr="00EF1EB9" w:rsidRDefault="00EF1EB9" w:rsidP="00EF1EB9">
    <w:pPr>
      <w:pStyle w:val="Header"/>
      <w:jc w:val="center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967F3" w14:textId="31BFF546" w:rsidR="00A578DC" w:rsidRPr="00A578DC" w:rsidRDefault="00A578DC" w:rsidP="00A578DC">
    <w:pPr>
      <w:pStyle w:val="Header"/>
      <w:pBdr>
        <w:bottom w:val="double" w:sz="6" w:space="1" w:color="auto"/>
      </w:pBdr>
      <w:jc w:val="center"/>
      <w:rPr>
        <w:sz w:val="20"/>
        <w:szCs w:val="20"/>
      </w:rPr>
    </w:pPr>
    <w:r w:rsidRPr="00EF1EB9">
      <w:rPr>
        <w:sz w:val="28"/>
        <w:szCs w:val="28"/>
      </w:rPr>
      <w:t>Stečajni upravitelj Ivan Morosavljević</w:t>
    </w:r>
    <w:r w:rsidRPr="00EF1EB9">
      <w:rPr>
        <w:sz w:val="28"/>
        <w:szCs w:val="28"/>
      </w:rPr>
      <w:br/>
    </w:r>
    <w:r>
      <w:rPr>
        <w:sz w:val="20"/>
        <w:szCs w:val="20"/>
      </w:rPr>
      <w:t xml:space="preserve">adresa: Težačka ulica 5A, 22243 Murter | e pošta: </w:t>
    </w:r>
    <w:hyperlink r:id="rId1" w:history="1">
      <w:r w:rsidRPr="000A693E">
        <w:rPr>
          <w:rStyle w:val="Hyperlink"/>
          <w:sz w:val="20"/>
          <w:szCs w:val="20"/>
        </w:rPr>
        <w:t>ivan.morosavljevic@gmail.com</w:t>
      </w:r>
    </w:hyperlink>
    <w:r>
      <w:rPr>
        <w:sz w:val="20"/>
        <w:szCs w:val="20"/>
      </w:rPr>
      <w:t xml:space="preserve"> | mobitel: 091 151 7640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62ADB"/>
    <w:multiLevelType w:val="hybridMultilevel"/>
    <w:tmpl w:val="A9745D12"/>
    <w:lvl w:ilvl="0" w:tplc="041A000F">
      <w:start w:val="1"/>
      <w:numFmt w:val="decimal"/>
      <w:lvlText w:val="%1."/>
      <w:lvlJc w:val="left"/>
      <w:pPr>
        <w:ind w:left="1425" w:hanging="360"/>
      </w:pPr>
    </w:lvl>
    <w:lvl w:ilvl="1" w:tplc="041A0019" w:tentative="1">
      <w:start w:val="1"/>
      <w:numFmt w:val="lowerLetter"/>
      <w:lvlText w:val="%2."/>
      <w:lvlJc w:val="left"/>
      <w:pPr>
        <w:ind w:left="2145" w:hanging="360"/>
      </w:pPr>
    </w:lvl>
    <w:lvl w:ilvl="2" w:tplc="041A001B" w:tentative="1">
      <w:start w:val="1"/>
      <w:numFmt w:val="lowerRoman"/>
      <w:lvlText w:val="%3."/>
      <w:lvlJc w:val="right"/>
      <w:pPr>
        <w:ind w:left="2865" w:hanging="180"/>
      </w:pPr>
    </w:lvl>
    <w:lvl w:ilvl="3" w:tplc="041A000F" w:tentative="1">
      <w:start w:val="1"/>
      <w:numFmt w:val="decimal"/>
      <w:lvlText w:val="%4."/>
      <w:lvlJc w:val="left"/>
      <w:pPr>
        <w:ind w:left="3585" w:hanging="360"/>
      </w:pPr>
    </w:lvl>
    <w:lvl w:ilvl="4" w:tplc="041A0019" w:tentative="1">
      <w:start w:val="1"/>
      <w:numFmt w:val="lowerLetter"/>
      <w:lvlText w:val="%5."/>
      <w:lvlJc w:val="left"/>
      <w:pPr>
        <w:ind w:left="4305" w:hanging="360"/>
      </w:pPr>
    </w:lvl>
    <w:lvl w:ilvl="5" w:tplc="041A001B" w:tentative="1">
      <w:start w:val="1"/>
      <w:numFmt w:val="lowerRoman"/>
      <w:lvlText w:val="%6."/>
      <w:lvlJc w:val="right"/>
      <w:pPr>
        <w:ind w:left="5025" w:hanging="180"/>
      </w:pPr>
    </w:lvl>
    <w:lvl w:ilvl="6" w:tplc="041A000F" w:tentative="1">
      <w:start w:val="1"/>
      <w:numFmt w:val="decimal"/>
      <w:lvlText w:val="%7."/>
      <w:lvlJc w:val="left"/>
      <w:pPr>
        <w:ind w:left="5745" w:hanging="360"/>
      </w:pPr>
    </w:lvl>
    <w:lvl w:ilvl="7" w:tplc="041A0019" w:tentative="1">
      <w:start w:val="1"/>
      <w:numFmt w:val="lowerLetter"/>
      <w:lvlText w:val="%8."/>
      <w:lvlJc w:val="left"/>
      <w:pPr>
        <w:ind w:left="6465" w:hanging="360"/>
      </w:pPr>
    </w:lvl>
    <w:lvl w:ilvl="8" w:tplc="041A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035D35D6"/>
    <w:multiLevelType w:val="hybridMultilevel"/>
    <w:tmpl w:val="F51613AA"/>
    <w:lvl w:ilvl="0" w:tplc="972ACC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B6F6B"/>
    <w:multiLevelType w:val="hybridMultilevel"/>
    <w:tmpl w:val="C3C62F7C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A0C7D"/>
    <w:multiLevelType w:val="hybridMultilevel"/>
    <w:tmpl w:val="7FC06A5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E020D"/>
    <w:multiLevelType w:val="hybridMultilevel"/>
    <w:tmpl w:val="EB8E55BC"/>
    <w:lvl w:ilvl="0" w:tplc="66DA15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B064AA"/>
    <w:multiLevelType w:val="hybridMultilevel"/>
    <w:tmpl w:val="45229032"/>
    <w:lvl w:ilvl="0" w:tplc="C1F0872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461CDD"/>
    <w:multiLevelType w:val="hybridMultilevel"/>
    <w:tmpl w:val="E3BC2254"/>
    <w:lvl w:ilvl="0" w:tplc="C1F0872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5F362F"/>
    <w:multiLevelType w:val="hybridMultilevel"/>
    <w:tmpl w:val="B3C2AA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382EE5"/>
    <w:multiLevelType w:val="hybridMultilevel"/>
    <w:tmpl w:val="A27607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1F087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653C2C"/>
    <w:multiLevelType w:val="hybridMultilevel"/>
    <w:tmpl w:val="71AA0942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476FB6"/>
    <w:multiLevelType w:val="hybridMultilevel"/>
    <w:tmpl w:val="64C448BA"/>
    <w:lvl w:ilvl="0" w:tplc="4C86396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8B08EB"/>
    <w:multiLevelType w:val="hybridMultilevel"/>
    <w:tmpl w:val="CBA4EDFA"/>
    <w:lvl w:ilvl="0" w:tplc="35F8C4A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8939A4"/>
    <w:multiLevelType w:val="hybridMultilevel"/>
    <w:tmpl w:val="C3C62F7C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002992"/>
    <w:multiLevelType w:val="hybridMultilevel"/>
    <w:tmpl w:val="1448762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DE7706"/>
    <w:multiLevelType w:val="hybridMultilevel"/>
    <w:tmpl w:val="F7F4060E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5936301">
    <w:abstractNumId w:val="0"/>
  </w:num>
  <w:num w:numId="2" w16cid:durableId="1609848276">
    <w:abstractNumId w:val="14"/>
  </w:num>
  <w:num w:numId="3" w16cid:durableId="1941714576">
    <w:abstractNumId w:val="11"/>
  </w:num>
  <w:num w:numId="4" w16cid:durableId="1145049448">
    <w:abstractNumId w:val="4"/>
  </w:num>
  <w:num w:numId="5" w16cid:durableId="1971090209">
    <w:abstractNumId w:val="7"/>
  </w:num>
  <w:num w:numId="6" w16cid:durableId="1058824929">
    <w:abstractNumId w:val="8"/>
  </w:num>
  <w:num w:numId="7" w16cid:durableId="412944271">
    <w:abstractNumId w:val="13"/>
  </w:num>
  <w:num w:numId="8" w16cid:durableId="1430616933">
    <w:abstractNumId w:val="6"/>
  </w:num>
  <w:num w:numId="9" w16cid:durableId="230239339">
    <w:abstractNumId w:val="5"/>
  </w:num>
  <w:num w:numId="10" w16cid:durableId="1551846350">
    <w:abstractNumId w:val="1"/>
  </w:num>
  <w:num w:numId="11" w16cid:durableId="635454006">
    <w:abstractNumId w:val="9"/>
  </w:num>
  <w:num w:numId="12" w16cid:durableId="1414156503">
    <w:abstractNumId w:val="3"/>
  </w:num>
  <w:num w:numId="13" w16cid:durableId="70153723">
    <w:abstractNumId w:val="12"/>
  </w:num>
  <w:num w:numId="14" w16cid:durableId="437259080">
    <w:abstractNumId w:val="2"/>
  </w:num>
  <w:num w:numId="15" w16cid:durableId="16963503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7c0MDKztDA0MTM3MzBT0lEKTi0uzszPAykwNKkFALT6cs8tAAAA"/>
  </w:docVars>
  <w:rsids>
    <w:rsidRoot w:val="00AC6366"/>
    <w:rsid w:val="000276C5"/>
    <w:rsid w:val="00030455"/>
    <w:rsid w:val="0006700C"/>
    <w:rsid w:val="000718A0"/>
    <w:rsid w:val="0007413F"/>
    <w:rsid w:val="000837DD"/>
    <w:rsid w:val="000A1A11"/>
    <w:rsid w:val="000C51D2"/>
    <w:rsid w:val="000F5D04"/>
    <w:rsid w:val="00125AAD"/>
    <w:rsid w:val="00125E4F"/>
    <w:rsid w:val="00164484"/>
    <w:rsid w:val="001C6F7F"/>
    <w:rsid w:val="001D326F"/>
    <w:rsid w:val="001F209E"/>
    <w:rsid w:val="002076F4"/>
    <w:rsid w:val="00207B99"/>
    <w:rsid w:val="0021534C"/>
    <w:rsid w:val="002244EC"/>
    <w:rsid w:val="002273CD"/>
    <w:rsid w:val="002930CE"/>
    <w:rsid w:val="002F2C2A"/>
    <w:rsid w:val="00325BBC"/>
    <w:rsid w:val="003739EC"/>
    <w:rsid w:val="003B4EBC"/>
    <w:rsid w:val="003C2E05"/>
    <w:rsid w:val="003D141F"/>
    <w:rsid w:val="003E4561"/>
    <w:rsid w:val="003E6334"/>
    <w:rsid w:val="0040618F"/>
    <w:rsid w:val="00423AF3"/>
    <w:rsid w:val="00430C31"/>
    <w:rsid w:val="00431297"/>
    <w:rsid w:val="0044137B"/>
    <w:rsid w:val="00446916"/>
    <w:rsid w:val="00463C8E"/>
    <w:rsid w:val="00475021"/>
    <w:rsid w:val="004B6E20"/>
    <w:rsid w:val="004E5C7F"/>
    <w:rsid w:val="004F6A62"/>
    <w:rsid w:val="0053407E"/>
    <w:rsid w:val="00537D76"/>
    <w:rsid w:val="00552F79"/>
    <w:rsid w:val="005779A1"/>
    <w:rsid w:val="00580251"/>
    <w:rsid w:val="00594D5E"/>
    <w:rsid w:val="005A7521"/>
    <w:rsid w:val="005C4E7D"/>
    <w:rsid w:val="00622D94"/>
    <w:rsid w:val="00681C4B"/>
    <w:rsid w:val="00687950"/>
    <w:rsid w:val="0069012F"/>
    <w:rsid w:val="00694CFE"/>
    <w:rsid w:val="006A7EEF"/>
    <w:rsid w:val="006C3B5B"/>
    <w:rsid w:val="00723893"/>
    <w:rsid w:val="00724F1F"/>
    <w:rsid w:val="00734045"/>
    <w:rsid w:val="00740BB6"/>
    <w:rsid w:val="0074362F"/>
    <w:rsid w:val="007528BD"/>
    <w:rsid w:val="00756FAB"/>
    <w:rsid w:val="007C47DB"/>
    <w:rsid w:val="00800B17"/>
    <w:rsid w:val="00825FB3"/>
    <w:rsid w:val="00857D75"/>
    <w:rsid w:val="00862F79"/>
    <w:rsid w:val="00880673"/>
    <w:rsid w:val="0088599C"/>
    <w:rsid w:val="008A58BF"/>
    <w:rsid w:val="008B2B7B"/>
    <w:rsid w:val="008B4CAF"/>
    <w:rsid w:val="008C24BE"/>
    <w:rsid w:val="008D2368"/>
    <w:rsid w:val="008F1B3B"/>
    <w:rsid w:val="00913228"/>
    <w:rsid w:val="00914FFD"/>
    <w:rsid w:val="00916A3E"/>
    <w:rsid w:val="00917FBA"/>
    <w:rsid w:val="00932184"/>
    <w:rsid w:val="009338D1"/>
    <w:rsid w:val="00971973"/>
    <w:rsid w:val="00A06B13"/>
    <w:rsid w:val="00A37BE3"/>
    <w:rsid w:val="00A547C8"/>
    <w:rsid w:val="00A578DC"/>
    <w:rsid w:val="00A82DB8"/>
    <w:rsid w:val="00AB25E5"/>
    <w:rsid w:val="00AC6366"/>
    <w:rsid w:val="00AF34E2"/>
    <w:rsid w:val="00B12467"/>
    <w:rsid w:val="00B12BE2"/>
    <w:rsid w:val="00B326A0"/>
    <w:rsid w:val="00BB7716"/>
    <w:rsid w:val="00BB7D57"/>
    <w:rsid w:val="00BC56D3"/>
    <w:rsid w:val="00BD0B3C"/>
    <w:rsid w:val="00BF128A"/>
    <w:rsid w:val="00C101D8"/>
    <w:rsid w:val="00C14439"/>
    <w:rsid w:val="00C17A6D"/>
    <w:rsid w:val="00C23720"/>
    <w:rsid w:val="00C50CF2"/>
    <w:rsid w:val="00C732D6"/>
    <w:rsid w:val="00C92821"/>
    <w:rsid w:val="00C948FC"/>
    <w:rsid w:val="00CA3AC5"/>
    <w:rsid w:val="00CA52B9"/>
    <w:rsid w:val="00CD3F84"/>
    <w:rsid w:val="00CE5FC8"/>
    <w:rsid w:val="00CF6DA8"/>
    <w:rsid w:val="00D04546"/>
    <w:rsid w:val="00D349BD"/>
    <w:rsid w:val="00D4364D"/>
    <w:rsid w:val="00D43953"/>
    <w:rsid w:val="00D75CAD"/>
    <w:rsid w:val="00D8718A"/>
    <w:rsid w:val="00D955E7"/>
    <w:rsid w:val="00DA2DCD"/>
    <w:rsid w:val="00E0490D"/>
    <w:rsid w:val="00E13E60"/>
    <w:rsid w:val="00E2150A"/>
    <w:rsid w:val="00E221D5"/>
    <w:rsid w:val="00E768C8"/>
    <w:rsid w:val="00E82189"/>
    <w:rsid w:val="00EC4D25"/>
    <w:rsid w:val="00ED36A7"/>
    <w:rsid w:val="00EF1EB9"/>
    <w:rsid w:val="00EF5807"/>
    <w:rsid w:val="00F5235D"/>
    <w:rsid w:val="00F53E3B"/>
    <w:rsid w:val="00F548A5"/>
    <w:rsid w:val="00F62737"/>
    <w:rsid w:val="00F84004"/>
    <w:rsid w:val="00FC31DD"/>
    <w:rsid w:val="00FC5C60"/>
    <w:rsid w:val="00FD5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7BD6E"/>
  <w15:chartTrackingRefBased/>
  <w15:docId w15:val="{70A7C2AA-239B-41F9-8A59-E715CACCD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63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06B1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06B1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BC56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56D3"/>
  </w:style>
  <w:style w:type="paragraph" w:styleId="Footer">
    <w:name w:val="footer"/>
    <w:basedOn w:val="Normal"/>
    <w:link w:val="FooterChar"/>
    <w:uiPriority w:val="99"/>
    <w:unhideWhenUsed/>
    <w:rsid w:val="00BC56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56D3"/>
  </w:style>
  <w:style w:type="table" w:styleId="TableGrid">
    <w:name w:val="Table Grid"/>
    <w:basedOn w:val="TableNormal"/>
    <w:uiPriority w:val="39"/>
    <w:rsid w:val="002F2C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0B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49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mailto:ivan.morosavljevic@gmail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van%20Morosavljevic\Documents\Custom%20Office%20Templates\dopis%20s%20ti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2497B-6D19-40E0-AB42-126336DFF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s tit.dotx</Template>
  <TotalTime>572</TotalTime>
  <Pages>5</Pages>
  <Words>990</Words>
  <Characters>5647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Morosavljevic</dc:creator>
  <cp:keywords/>
  <dc:description/>
  <cp:lastModifiedBy>Ivan Morosavljević</cp:lastModifiedBy>
  <cp:revision>40</cp:revision>
  <cp:lastPrinted>2021-10-06T08:04:00Z</cp:lastPrinted>
  <dcterms:created xsi:type="dcterms:W3CDTF">2020-11-25T13:42:00Z</dcterms:created>
  <dcterms:modified xsi:type="dcterms:W3CDTF">2023-01-23T09:03:00Z</dcterms:modified>
</cp:coreProperties>
</file>